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066" w:rsidRPr="001C08D6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DE2B83">
        <w:rPr>
          <w:rFonts w:eastAsia="Times New Roman" w:cs="Arial"/>
          <w:sz w:val="24"/>
          <w:szCs w:val="20"/>
          <w:lang w:eastAsia="ar-SA"/>
        </w:rPr>
        <w:t>80</w:t>
      </w:r>
      <w:r w:rsidR="009E5DB8">
        <w:rPr>
          <w:rFonts w:eastAsia="Times New Roman" w:cs="Arial"/>
          <w:sz w:val="24"/>
          <w:szCs w:val="20"/>
          <w:lang w:eastAsia="ar-SA"/>
        </w:rPr>
        <w:tab/>
      </w:r>
      <w:bookmarkStart w:id="0" w:name="_GoBack"/>
      <w:r w:rsidR="009E5DB8">
        <w:rPr>
          <w:rFonts w:eastAsia="Times New Roman" w:cs="Arial"/>
          <w:sz w:val="24"/>
          <w:szCs w:val="20"/>
          <w:lang w:eastAsia="ar-SA"/>
        </w:rPr>
        <w:t>S1</w:t>
      </w:r>
      <w:r w:rsidRPr="00B11D2E">
        <w:rPr>
          <w:rFonts w:cs="Arial"/>
          <w:sz w:val="24"/>
          <w:szCs w:val="24"/>
        </w:rPr>
        <w:t>-1</w:t>
      </w:r>
      <w:r w:rsidR="00DE2B83">
        <w:rPr>
          <w:rFonts w:cs="Arial"/>
          <w:sz w:val="24"/>
          <w:szCs w:val="24"/>
        </w:rPr>
        <w:t>74</w:t>
      </w:r>
      <w:r w:rsidR="001734C7">
        <w:rPr>
          <w:rFonts w:cs="Arial"/>
          <w:sz w:val="24"/>
          <w:szCs w:val="24"/>
        </w:rPr>
        <w:t>281</w:t>
      </w:r>
      <w:bookmarkEnd w:id="0"/>
    </w:p>
    <w:p w:rsidR="00411066" w:rsidRPr="00F45489" w:rsidRDefault="00DE2B83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Reno, Nevada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USA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27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 xml:space="preserve">November </w:t>
      </w:r>
      <w:r w:rsidR="00411066">
        <w:rPr>
          <w:rFonts w:eastAsia="Times New Roman" w:cs="Arial"/>
          <w:sz w:val="24"/>
          <w:szCs w:val="20"/>
          <w:lang w:eastAsia="ar-SA"/>
        </w:rPr>
        <w:t>-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1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December</w:t>
      </w:r>
      <w:r w:rsidR="009E5DB8">
        <w:rPr>
          <w:rFonts w:eastAsia="Times New Roman" w:cs="Arial"/>
          <w:sz w:val="24"/>
          <w:szCs w:val="20"/>
          <w:lang w:eastAsia="ar-SA"/>
        </w:rPr>
        <w:t xml:space="preserve"> 2017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411066" w:rsidRPr="00BC07EC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1" w:name="Title"/>
      <w:bookmarkEnd w:id="1"/>
      <w:r>
        <w:rPr>
          <w:rFonts w:eastAsia="Times New Roman" w:cs="Arial"/>
          <w:sz w:val="22"/>
          <w:szCs w:val="20"/>
          <w:lang w:eastAsia="ar-SA"/>
        </w:rPr>
        <w:t>Draft Agenda</w:t>
      </w:r>
      <w:r w:rsidR="00DE2B83">
        <w:rPr>
          <w:rFonts w:eastAsia="Times New Roman" w:cs="Arial"/>
          <w:sz w:val="22"/>
          <w:szCs w:val="20"/>
          <w:lang w:eastAsia="ar-SA"/>
        </w:rPr>
        <w:t xml:space="preserve"> </w:t>
      </w:r>
      <w:r w:rsidR="00B020F5">
        <w:rPr>
          <w:rFonts w:eastAsia="Times New Roman" w:cs="Arial"/>
          <w:sz w:val="22"/>
          <w:szCs w:val="20"/>
          <w:lang w:eastAsia="ar-SA"/>
        </w:rPr>
        <w:t>for 5GSAT</w:t>
      </w:r>
    </w:p>
    <w:p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2" w:name="OLE_LINK3"/>
      <w:bookmarkStart w:id="3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 w:rsidR="00B020F5">
        <w:rPr>
          <w:rFonts w:eastAsia="Times New Roman" w:cs="Arial"/>
          <w:sz w:val="22"/>
          <w:szCs w:val="20"/>
          <w:lang w:eastAsia="ar-SA"/>
        </w:rPr>
        <w:t>8.9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2"/>
      <w:bookmarkEnd w:id="3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B020F5">
        <w:rPr>
          <w:rFonts w:eastAsia="Times New Roman" w:cs="Arial"/>
          <w:sz w:val="22"/>
          <w:szCs w:val="20"/>
          <w:lang w:eastAsia="ar-SA"/>
        </w:rPr>
        <w:t>5GSAT Drafting Session Chair / Vice Chairma</w:t>
      </w:r>
      <w:r w:rsidR="00B020F5" w:rsidRPr="00F45489">
        <w:rPr>
          <w:rFonts w:eastAsia="Times New Roman" w:cs="Arial"/>
          <w:sz w:val="22"/>
          <w:szCs w:val="20"/>
          <w:lang w:eastAsia="ar-SA"/>
        </w:rPr>
        <w:t>n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B020F5">
        <w:rPr>
          <w:rFonts w:eastAsia="Times New Roman" w:cs="Arial"/>
          <w:sz w:val="22"/>
          <w:szCs w:val="20"/>
          <w:lang w:eastAsia="ar-SA"/>
        </w:rPr>
        <w:t>Ki-Dong Lee (kidong.lee (at) lge.com)</w:t>
      </w:r>
    </w:p>
    <w:p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FE752D" w:rsidRPr="00FC250B" w:rsidRDefault="00FE752D" w:rsidP="00411066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val="en-US" w:eastAsia="ar-SA"/>
        </w:rPr>
      </w:pPr>
    </w:p>
    <w:p w:rsidR="007F4C95" w:rsidRPr="00F45489" w:rsidRDefault="007F4C95" w:rsidP="007F4C9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 w:rsidRPr="00F45489">
        <w:rPr>
          <w:rFonts w:eastAsia="MS Mincho" w:cs="Arial"/>
          <w:bCs/>
          <w:sz w:val="36"/>
          <w:szCs w:val="36"/>
          <w:lang w:eastAsia="ar-SA"/>
        </w:rPr>
        <w:t xml:space="preserve">SA1 </w:t>
      </w:r>
      <w:r w:rsidR="00B020F5">
        <w:rPr>
          <w:rFonts w:eastAsia="MS Mincho" w:cs="Arial"/>
          <w:bCs/>
          <w:sz w:val="36"/>
          <w:szCs w:val="36"/>
          <w:lang w:eastAsia="ar-SA"/>
        </w:rPr>
        <w:t xml:space="preserve">5GSAT </w:t>
      </w:r>
      <w:r w:rsidRPr="00F45489">
        <w:rPr>
          <w:rFonts w:eastAsia="MS Mincho" w:cs="Arial"/>
          <w:bCs/>
          <w:sz w:val="36"/>
          <w:szCs w:val="36"/>
          <w:lang w:eastAsia="ar-SA"/>
        </w:rPr>
        <w:t xml:space="preserve">AGENDA </w:t>
      </w:r>
    </w:p>
    <w:p w:rsidR="007F4C95" w:rsidRPr="00015298" w:rsidRDefault="007F4C95" w:rsidP="007F4C95">
      <w:pPr>
        <w:keepNext/>
        <w:suppressAutoHyphens/>
        <w:spacing w:after="120" w:line="240" w:lineRule="auto"/>
        <w:rPr>
          <w:rFonts w:eastAsia="MS Mincho" w:cs="Arial"/>
          <w:iCs/>
          <w:sz w:val="24"/>
          <w:szCs w:val="28"/>
          <w:lang w:eastAsia="ar-SA"/>
        </w:rPr>
      </w:pPr>
      <w:r w:rsidRPr="00015298">
        <w:rPr>
          <w:rFonts w:eastAsia="MS Mincho" w:cs="Arial"/>
          <w:iCs/>
          <w:sz w:val="24"/>
          <w:szCs w:val="28"/>
          <w:lang w:eastAsia="ar-SA"/>
        </w:rPr>
        <w:t>The meeting will start at 09:00 local time on Monday and will close by 16:</w:t>
      </w:r>
      <w:r>
        <w:rPr>
          <w:rFonts w:eastAsia="MS Mincho" w:cs="Arial"/>
          <w:iCs/>
          <w:sz w:val="24"/>
          <w:szCs w:val="28"/>
          <w:lang w:eastAsia="ar-SA"/>
        </w:rPr>
        <w:t>0</w:t>
      </w:r>
      <w:r w:rsidRPr="00015298">
        <w:rPr>
          <w:rFonts w:eastAsia="MS Mincho" w:cs="Arial"/>
          <w:iCs/>
          <w:sz w:val="24"/>
          <w:szCs w:val="28"/>
          <w:lang w:eastAsia="ar-SA"/>
        </w:rPr>
        <w:t>0 local time on Friday, at the latest.</w:t>
      </w:r>
    </w:p>
    <w:p w:rsidR="007F4C95" w:rsidRPr="008754F9" w:rsidRDefault="007F4C95" w:rsidP="007F4C95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047AF4" w:rsidRPr="00772E0F" w:rsidRDefault="00047AF4" w:rsidP="00047AF4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>Room B: Sierra (17FL)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</w:p>
    <w:p w:rsidR="007F4C95" w:rsidRPr="00015298" w:rsidRDefault="007F4C95" w:rsidP="007F4C95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44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</w:tblGrid>
      <w:tr w:rsidR="00D03F38" w:rsidRPr="00015298" w:rsidTr="00D03F3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D03F38" w:rsidRPr="00015298" w:rsidRDefault="00D03F38" w:rsidP="00F57C4D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D03F38" w:rsidRPr="00015298" w:rsidRDefault="00D03F38" w:rsidP="00F57C4D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D03F38" w:rsidRPr="00015298" w:rsidRDefault="00D03F38" w:rsidP="00F57C4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D03F38" w:rsidRPr="00015298" w:rsidRDefault="00D03F38" w:rsidP="00F57C4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D03F38" w:rsidRPr="00AB0F3E" w:rsidTr="00D03F3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D03F38" w:rsidRPr="00AB0F3E" w:rsidRDefault="00D03F38" w:rsidP="00F57C4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03F38" w:rsidRPr="00AB0F3E" w:rsidRDefault="00D03F38" w:rsidP="00F57C4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D03F38" w:rsidRPr="00AB0F3E" w:rsidRDefault="00D03F38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D03F38" w:rsidRPr="00AB0F3E" w:rsidRDefault="00D03F38" w:rsidP="00F57C4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08:5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D03F38" w:rsidRPr="00F12488" w:rsidRDefault="00D03F38" w:rsidP="008850F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D03F38" w:rsidRPr="00AB0F3E" w:rsidRDefault="00D03F38" w:rsidP="007915F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</w:tr>
      <w:tr w:rsidR="00D03F38" w:rsidRPr="00AB0F3E" w:rsidTr="00D03F3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D03F38" w:rsidRPr="00AB0F3E" w:rsidRDefault="00D03F38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03F38" w:rsidRPr="00AB0F3E" w:rsidRDefault="00D03F38" w:rsidP="00F57C4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D03F38" w:rsidRPr="00AB0F3E" w:rsidRDefault="00D03F38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D03F38" w:rsidRPr="00AB0F3E" w:rsidRDefault="00D03F38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03F38" w:rsidRPr="00AB0F3E" w:rsidRDefault="00D03F38" w:rsidP="00B876A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D03F38" w:rsidRPr="00AB0F3E" w:rsidRDefault="00D03F38" w:rsidP="00F57C4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5GSAT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03F38" w:rsidRPr="00AB0F3E" w:rsidRDefault="00D03F38" w:rsidP="00F57C4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D03F38" w:rsidRPr="00AB0F3E" w:rsidTr="00D03F38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03F38" w:rsidRPr="00AB0F3E" w:rsidRDefault="00D03F38" w:rsidP="00F57C4D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D03F38" w:rsidRPr="00AB0F3E" w:rsidRDefault="00D03F38" w:rsidP="00F57C4D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03F38" w:rsidRPr="00415AA2" w:rsidRDefault="00D03F38" w:rsidP="00F57C4D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VC elections 1</w:t>
            </w:r>
            <w:r w:rsidRPr="00B876A8">
              <w:rPr>
                <w:rFonts w:eastAsia="Times New Roman" w:cs="Arial"/>
                <w:b/>
                <w:sz w:val="20"/>
                <w:szCs w:val="20"/>
                <w:vertAlign w:val="superscript"/>
                <w:lang w:eastAsia="ar-SA"/>
              </w:rPr>
              <w:t>st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 xml:space="preserve"> round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03F38" w:rsidRPr="00415AA2" w:rsidRDefault="00D03F38" w:rsidP="00F57C4D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VC elections 3</w:t>
            </w:r>
            <w:r w:rsidRPr="00B876A8">
              <w:rPr>
                <w:rFonts w:eastAsia="Times New Roman" w:cs="Arial"/>
                <w:b/>
                <w:sz w:val="20"/>
                <w:szCs w:val="20"/>
                <w:vertAlign w:val="superscript"/>
                <w:lang w:eastAsia="ar-SA"/>
              </w:rPr>
              <w:t>rd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 xml:space="preserve"> round</w:t>
            </w:r>
          </w:p>
        </w:tc>
      </w:tr>
      <w:tr w:rsidR="00D03F38" w:rsidRPr="00AB0F3E" w:rsidTr="00D03F3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D03F38" w:rsidRPr="00AB0F3E" w:rsidRDefault="00D03F38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03F38" w:rsidRPr="00AB0F3E" w:rsidRDefault="00D03F38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D03F38" w:rsidRPr="00AB0F3E" w:rsidRDefault="00D03F38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D03F38" w:rsidRPr="00AB0F3E" w:rsidRDefault="00D03F38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03F38" w:rsidRPr="00CF100E" w:rsidRDefault="00D03F38" w:rsidP="007915F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03F38" w:rsidRPr="00AB0F3E" w:rsidRDefault="00D03F38" w:rsidP="00F57C4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D03F38" w:rsidRPr="00AB0F3E" w:rsidTr="00D03F3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03F38" w:rsidRPr="00AB0F3E" w:rsidRDefault="00D03F38" w:rsidP="00F57C4D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D03F38" w:rsidRPr="00AB0F3E" w:rsidRDefault="00D03F38" w:rsidP="00F57C4D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03F38" w:rsidRPr="00415AA2" w:rsidRDefault="00D03F38" w:rsidP="00F57C4D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03F38" w:rsidRPr="00415AA2" w:rsidRDefault="00D03F38" w:rsidP="00F57C4D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D03F38" w:rsidRPr="00AB0F3E" w:rsidTr="00D03F3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D03F38" w:rsidRPr="00AB0F3E" w:rsidRDefault="00D03F38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03F38" w:rsidRPr="00AB0F3E" w:rsidRDefault="00D03F38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D03F38" w:rsidRPr="00AB0F3E" w:rsidRDefault="00D03F38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D03F38" w:rsidRPr="00AB0F3E" w:rsidRDefault="00D03F38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03F38" w:rsidRPr="00AB0F3E" w:rsidRDefault="00D03F38" w:rsidP="00F57C4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03F38" w:rsidRPr="00AB0F3E" w:rsidRDefault="00D03F38" w:rsidP="00F57C4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</w:tr>
      <w:tr w:rsidR="00D03F38" w:rsidRPr="00AB0F3E" w:rsidTr="00D03F3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03F38" w:rsidRPr="00AB0F3E" w:rsidRDefault="00D03F38" w:rsidP="00F57C4D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D03F38" w:rsidRPr="00AB0F3E" w:rsidRDefault="00D03F38" w:rsidP="00F57C4D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03F38" w:rsidRPr="00415AA2" w:rsidRDefault="00D03F38" w:rsidP="00F57C4D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VC elections 2</w:t>
            </w:r>
            <w:r w:rsidRPr="00B876A8">
              <w:rPr>
                <w:rFonts w:eastAsia="Times New Roman" w:cs="Arial"/>
                <w:b/>
                <w:sz w:val="20"/>
                <w:szCs w:val="20"/>
                <w:vertAlign w:val="superscript"/>
                <w:lang w:eastAsia="ar-SA"/>
              </w:rPr>
              <w:t>nd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 xml:space="preserve"> round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03F38" w:rsidRPr="00415AA2" w:rsidRDefault="00D03F38" w:rsidP="00F57C4D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VC elections 4</w:t>
            </w:r>
            <w:r w:rsidRPr="00B876A8">
              <w:rPr>
                <w:rFonts w:eastAsia="Times New Roman" w:cs="Arial"/>
                <w:b/>
                <w:sz w:val="20"/>
                <w:szCs w:val="20"/>
                <w:vertAlign w:val="superscript"/>
                <w:lang w:eastAsia="ar-SA"/>
              </w:rPr>
              <w:t>th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 xml:space="preserve"> round</w:t>
            </w:r>
          </w:p>
        </w:tc>
      </w:tr>
      <w:tr w:rsidR="00D03F38" w:rsidRPr="00015298" w:rsidTr="00D03F3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D03F38" w:rsidRPr="00AB0F3E" w:rsidRDefault="00D03F38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03F38" w:rsidRPr="00AB0F3E" w:rsidRDefault="00D03F38" w:rsidP="00F57C4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D03F38" w:rsidRPr="00AB0F3E" w:rsidRDefault="00D03F38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D03F38" w:rsidRPr="00AB0F3E" w:rsidRDefault="00D03F38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03F38" w:rsidRPr="00AB0F3E" w:rsidRDefault="00D03F38" w:rsidP="00F57C4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03F38" w:rsidRPr="004C4A40" w:rsidRDefault="00D03F38" w:rsidP="00F57C4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D03F38" w:rsidRPr="00AB0F3E" w:rsidTr="00D03F3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03F38" w:rsidRPr="00AB0F3E" w:rsidRDefault="00D03F38" w:rsidP="00F57C4D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D03F38" w:rsidRPr="00AB0F3E" w:rsidRDefault="00D03F38" w:rsidP="00F57C4D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03F38" w:rsidRPr="00415AA2" w:rsidRDefault="00D03F38" w:rsidP="00F57C4D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03F38" w:rsidRPr="00415AA2" w:rsidRDefault="00D03F38" w:rsidP="00F57C4D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D03F38" w:rsidRPr="00015298" w:rsidTr="00D03F3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03F38" w:rsidRPr="00AB0F3E" w:rsidRDefault="00D03F38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03F38" w:rsidRPr="00AB0F3E" w:rsidRDefault="00D03F38" w:rsidP="00F57C4D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D03F38" w:rsidRPr="00AB0F3E" w:rsidRDefault="00D03F38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D03F38" w:rsidRPr="00AB0F3E" w:rsidRDefault="00D03F38" w:rsidP="00F57C4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D03F38" w:rsidRPr="005A2472" w:rsidRDefault="00D03F38" w:rsidP="0079468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D03F38" w:rsidRPr="006620C9" w:rsidRDefault="00D03F38" w:rsidP="0029241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:rsidR="007F4C95" w:rsidRPr="00015298" w:rsidRDefault="007F4C95" w:rsidP="007F4C95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:rsidR="007F4C95" w:rsidRPr="008754F9" w:rsidRDefault="007F4C95" w:rsidP="007F4C95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 xml:space="preserve">NOTE: </w:t>
      </w:r>
    </w:p>
    <w:p w:rsidR="007F4C95" w:rsidRDefault="007F4C95" w:rsidP="007F4C95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</w:t>
      </w:r>
      <w:r w:rsidRPr="00015298">
        <w:rPr>
          <w:rFonts w:eastAsia="Arial Unicode MS" w:cs="Arial"/>
          <w:b/>
          <w:sz w:val="20"/>
          <w:szCs w:val="20"/>
          <w:lang w:eastAsia="ar-SA"/>
        </w:rPr>
        <w:t>lots scheduled b</w:t>
      </w:r>
      <w:r>
        <w:rPr>
          <w:rFonts w:eastAsia="Arial Unicode MS" w:cs="Arial"/>
          <w:b/>
          <w:sz w:val="20"/>
          <w:szCs w:val="20"/>
          <w:lang w:eastAsia="ar-SA"/>
        </w:rPr>
        <w:t xml:space="preserve">ased on contributions submitted </w:t>
      </w:r>
    </w:p>
    <w:p w:rsidR="007F4C95" w:rsidRDefault="007F4C95" w:rsidP="007F4C95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Slot allocation is a rough guideline and is subject to change during the meeting week</w:t>
      </w:r>
    </w:p>
    <w:p w:rsidR="007F4C95" w:rsidRDefault="007F4C95" w:rsidP="007F4C95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:rsidR="007F4C95" w:rsidRDefault="007F4C95" w:rsidP="007F4C9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7F4C95" w:rsidRDefault="007F4C95" w:rsidP="007F4C9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Drafting chairs:</w:t>
      </w:r>
    </w:p>
    <w:p w:rsidR="007F4C95" w:rsidRDefault="007F4C95" w:rsidP="007F4C9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Mark Younge: CAV</w:t>
      </w:r>
      <w:r w:rsidR="009156E5">
        <w:rPr>
          <w:rFonts w:eastAsia="Times New Roman"/>
          <w:b/>
          <w:sz w:val="20"/>
          <w:szCs w:val="20"/>
          <w:lang w:val="en-US"/>
        </w:rPr>
        <w:t xml:space="preserve"> </w:t>
      </w:r>
      <w:r w:rsidR="003034CD">
        <w:rPr>
          <w:rFonts w:eastAsia="Times New Roman"/>
          <w:b/>
          <w:sz w:val="20"/>
          <w:szCs w:val="20"/>
          <w:lang w:val="en-US"/>
        </w:rPr>
        <w:t>and</w:t>
      </w:r>
      <w:r>
        <w:rPr>
          <w:rFonts w:eastAsia="Times New Roman"/>
          <w:b/>
          <w:sz w:val="20"/>
          <w:szCs w:val="20"/>
          <w:lang w:val="en-US"/>
        </w:rPr>
        <w:t xml:space="preserve"> </w:t>
      </w:r>
      <w:r w:rsidR="009156E5">
        <w:rPr>
          <w:rFonts w:eastAsia="Times New Roman"/>
          <w:b/>
          <w:sz w:val="20"/>
          <w:szCs w:val="20"/>
          <w:lang w:val="en-US"/>
        </w:rPr>
        <w:t>5GLAN</w:t>
      </w:r>
      <w:r w:rsidR="003034CD">
        <w:rPr>
          <w:rFonts w:eastAsia="Times New Roman"/>
          <w:b/>
          <w:sz w:val="20"/>
          <w:szCs w:val="20"/>
          <w:lang w:val="en-US"/>
        </w:rPr>
        <w:t>+HYPOS+</w:t>
      </w:r>
      <w:r w:rsidR="009156E5">
        <w:rPr>
          <w:rFonts w:eastAsia="Times New Roman"/>
          <w:b/>
          <w:sz w:val="20"/>
          <w:szCs w:val="20"/>
          <w:lang w:val="en-US"/>
        </w:rPr>
        <w:t>BMNS)</w:t>
      </w:r>
    </w:p>
    <w:p w:rsidR="007F4C95" w:rsidRDefault="007F4C95" w:rsidP="007F4C9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 xml:space="preserve">Ki-Dong Lee: </w:t>
      </w:r>
      <w:r w:rsidR="003034CD">
        <w:rPr>
          <w:rFonts w:eastAsia="Times New Roman"/>
          <w:b/>
          <w:sz w:val="20"/>
          <w:szCs w:val="20"/>
          <w:lang w:val="en-US"/>
        </w:rPr>
        <w:t>RAILWAY</w:t>
      </w:r>
      <w:r w:rsidR="009156E5">
        <w:rPr>
          <w:rFonts w:eastAsia="Times New Roman"/>
          <w:b/>
          <w:sz w:val="20"/>
          <w:szCs w:val="20"/>
          <w:lang w:val="en-US"/>
        </w:rPr>
        <w:t xml:space="preserve"> </w:t>
      </w:r>
      <w:r w:rsidR="003034CD">
        <w:rPr>
          <w:rFonts w:eastAsia="Times New Roman"/>
          <w:b/>
          <w:sz w:val="20"/>
          <w:szCs w:val="20"/>
          <w:lang w:val="en-US"/>
        </w:rPr>
        <w:t>and</w:t>
      </w:r>
      <w:r w:rsidR="009156E5">
        <w:rPr>
          <w:rFonts w:eastAsia="Times New Roman"/>
          <w:b/>
          <w:sz w:val="20"/>
          <w:szCs w:val="20"/>
          <w:lang w:val="en-US"/>
        </w:rPr>
        <w:t xml:space="preserve"> 5GSAT</w:t>
      </w:r>
      <w:r w:rsidR="003034CD">
        <w:rPr>
          <w:rFonts w:eastAsia="Times New Roman"/>
          <w:b/>
          <w:sz w:val="20"/>
          <w:szCs w:val="20"/>
          <w:lang w:val="en-US"/>
        </w:rPr>
        <w:t xml:space="preserve"> and enIMS+5GMSG</w:t>
      </w:r>
    </w:p>
    <w:p w:rsidR="007F4C95" w:rsidRDefault="007F4C95" w:rsidP="007F4C9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Toon Norp: Access Control</w:t>
      </w:r>
    </w:p>
    <w:p w:rsidR="009156E5" w:rsidRDefault="009156E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p w:rsidR="009156E5" w:rsidRDefault="009156E5" w:rsidP="007F4C9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345EA9" w:rsidRPr="00F45489" w:rsidRDefault="00345EA9" w:rsidP="00345E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291CC5" w:rsidRPr="00F45489" w:rsidRDefault="00291CC5" w:rsidP="00291CC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4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394"/>
        <w:gridCol w:w="2178"/>
        <w:gridCol w:w="3672"/>
      </w:tblGrid>
      <w:tr w:rsidR="00632651" w:rsidRPr="00B04844" w:rsidTr="00F25A87">
        <w:trPr>
          <w:trHeight w:val="141"/>
        </w:trPr>
        <w:tc>
          <w:tcPr>
            <w:tcW w:w="14494" w:type="dxa"/>
            <w:gridSpan w:val="6"/>
            <w:tcBorders>
              <w:bottom w:val="nil"/>
            </w:tcBorders>
            <w:shd w:val="clear" w:color="auto" w:fill="F2F2F2"/>
          </w:tcPr>
          <w:p w:rsidR="00632651" w:rsidRPr="009504CA" w:rsidRDefault="00632651" w:rsidP="00632651">
            <w:pPr>
              <w:pStyle w:val="Heading2"/>
              <w:rPr>
                <w:lang w:val="en-US"/>
              </w:rPr>
            </w:pPr>
            <w:r w:rsidRPr="009504CA">
              <w:t>FS_</w:t>
            </w:r>
            <w:r>
              <w:t xml:space="preserve">5GSAT: </w:t>
            </w:r>
            <w:r w:rsidRPr="009504CA">
              <w:rPr>
                <w:lang w:val="it-IT"/>
              </w:rPr>
              <w:t xml:space="preserve">Study on </w:t>
            </w:r>
            <w:r>
              <w:rPr>
                <w:lang w:val="it-IT"/>
              </w:rPr>
              <w:t>using Satellite Access in 5G</w:t>
            </w:r>
            <w:r w:rsidRPr="004070E3">
              <w:t xml:space="preserve"> </w:t>
            </w:r>
            <w:r>
              <w:t>[</w:t>
            </w:r>
            <w:r w:rsidRPr="009504CA">
              <w:rPr>
                <w:bCs/>
              </w:rPr>
              <w:t>SP-170</w:t>
            </w:r>
            <w:r>
              <w:rPr>
                <w:bCs/>
              </w:rPr>
              <w:t>788</w:t>
            </w:r>
            <w:r w:rsidRPr="009504CA">
              <w:rPr>
                <w:bCs/>
              </w:rPr>
              <w:t>]</w:t>
            </w:r>
          </w:p>
        </w:tc>
      </w:tr>
      <w:tr w:rsidR="00632651" w:rsidRPr="00B04844" w:rsidTr="00B21C5A">
        <w:trPr>
          <w:trHeight w:val="141"/>
        </w:trPr>
        <w:tc>
          <w:tcPr>
            <w:tcW w:w="1449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632651" w:rsidRPr="004067FF" w:rsidRDefault="00632651" w:rsidP="00632651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632651" w:rsidRPr="00411066" w:rsidRDefault="00632651" w:rsidP="006326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Latest version:</w:t>
            </w:r>
          </w:p>
          <w:p w:rsidR="00632651" w:rsidRPr="00411066" w:rsidRDefault="00632651" w:rsidP="006326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completion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SA#79 (03/2018)</w:t>
            </w:r>
          </w:p>
          <w:p w:rsidR="00632651" w:rsidRPr="004070E3" w:rsidRDefault="00632651" w:rsidP="006326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Percentage completion: 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632651" w:rsidRPr="004070E3" w:rsidRDefault="00632651" w:rsidP="00632651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632651" w:rsidRPr="00A75C05" w:rsidTr="00C64E6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B21C5A" w:rsidRDefault="00632651" w:rsidP="00632651">
            <w:pPr>
              <w:snapToGrid w:val="0"/>
              <w:spacing w:after="0" w:line="240" w:lineRule="auto"/>
            </w:pPr>
            <w:r w:rsidRPr="00B21C5A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B21C5A" w:rsidRDefault="00673F39" w:rsidP="00632651">
            <w:pPr>
              <w:snapToGrid w:val="0"/>
              <w:spacing w:after="0" w:line="240" w:lineRule="auto"/>
            </w:pPr>
            <w:hyperlink r:id="rId9" w:history="1">
              <w:r w:rsidR="00632651" w:rsidRPr="00B21C5A">
                <w:rPr>
                  <w:rStyle w:val="Hyperlink"/>
                  <w:rFonts w:cs="Arial"/>
                  <w:color w:val="auto"/>
                </w:rPr>
                <w:t>S1-174076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B21C5A" w:rsidRDefault="00632651" w:rsidP="00632651">
            <w:pPr>
              <w:snapToGrid w:val="0"/>
              <w:spacing w:after="0" w:line="240" w:lineRule="auto"/>
            </w:pPr>
            <w:r w:rsidRPr="00B21C5A">
              <w:t>Thales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B21C5A" w:rsidRDefault="00632651" w:rsidP="00632651">
            <w:pPr>
              <w:snapToGrid w:val="0"/>
              <w:spacing w:after="0" w:line="240" w:lineRule="auto"/>
            </w:pPr>
            <w:r w:rsidRPr="00B21C5A">
              <w:t>FS_5GSAT - TR 22.822 - Skeleton Draft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B21C5A" w:rsidRDefault="00B21C5A" w:rsidP="00632651">
            <w:pPr>
              <w:snapToGrid w:val="0"/>
              <w:spacing w:after="0" w:line="240" w:lineRule="auto"/>
            </w:pPr>
            <w:r w:rsidRPr="00B21C5A">
              <w:t>Revised to S1-174439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B21C5A" w:rsidRDefault="00632651" w:rsidP="00632651">
            <w:pPr>
              <w:snapToGrid w:val="0"/>
              <w:spacing w:after="0" w:line="240" w:lineRule="auto"/>
            </w:pPr>
          </w:p>
        </w:tc>
      </w:tr>
      <w:tr w:rsidR="00B21C5A" w:rsidRPr="00A75C05" w:rsidTr="003F22F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21C5A" w:rsidRPr="00C64E6E" w:rsidRDefault="00B21C5A" w:rsidP="00632651">
            <w:pPr>
              <w:snapToGrid w:val="0"/>
              <w:spacing w:after="0" w:line="240" w:lineRule="auto"/>
            </w:pPr>
            <w:r w:rsidRPr="00C64E6E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21C5A" w:rsidRPr="00C64E6E" w:rsidRDefault="00673F39" w:rsidP="00632651">
            <w:pPr>
              <w:snapToGrid w:val="0"/>
              <w:spacing w:after="0" w:line="240" w:lineRule="auto"/>
            </w:pPr>
            <w:hyperlink r:id="rId10" w:history="1">
              <w:r w:rsidR="00B21C5A" w:rsidRPr="00C64E6E">
                <w:rPr>
                  <w:rStyle w:val="Hyperlink"/>
                  <w:rFonts w:cs="Arial"/>
                  <w:color w:val="auto"/>
                </w:rPr>
                <w:t>S1-174439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21C5A" w:rsidRPr="00C64E6E" w:rsidRDefault="00B21C5A" w:rsidP="00632651">
            <w:pPr>
              <w:snapToGrid w:val="0"/>
              <w:spacing w:after="0" w:line="240" w:lineRule="auto"/>
            </w:pPr>
            <w:r w:rsidRPr="00C64E6E">
              <w:t>Thales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21C5A" w:rsidRPr="00C64E6E" w:rsidRDefault="00B21C5A" w:rsidP="00632651">
            <w:pPr>
              <w:snapToGrid w:val="0"/>
              <w:spacing w:after="0" w:line="240" w:lineRule="auto"/>
            </w:pPr>
            <w:r w:rsidRPr="00C64E6E">
              <w:t>FS_5GSAT - TR 22.822 - Skeleton Draft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21C5A" w:rsidRPr="00C64E6E" w:rsidRDefault="00C64E6E" w:rsidP="00632651">
            <w:pPr>
              <w:snapToGrid w:val="0"/>
              <w:spacing w:after="0" w:line="240" w:lineRule="auto"/>
            </w:pPr>
            <w:r w:rsidRPr="00C64E6E">
              <w:t>Agreed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64E6E" w:rsidRDefault="00B21C5A" w:rsidP="00632651">
            <w:pPr>
              <w:snapToGrid w:val="0"/>
              <w:spacing w:after="0" w:line="240" w:lineRule="auto"/>
            </w:pPr>
            <w:r w:rsidRPr="00C64E6E">
              <w:t>Revision of S1-174076.</w:t>
            </w:r>
          </w:p>
          <w:p w:rsidR="00C64E6E" w:rsidRPr="00C64E6E" w:rsidRDefault="00C64E6E" w:rsidP="00632651">
            <w:pPr>
              <w:snapToGrid w:val="0"/>
              <w:spacing w:after="0" w:line="240" w:lineRule="auto"/>
            </w:pPr>
          </w:p>
          <w:p w:rsidR="00C64E6E" w:rsidRDefault="00C64E6E" w:rsidP="00632651">
            <w:pPr>
              <w:snapToGrid w:val="0"/>
              <w:spacing w:after="0" w:line="240" w:lineRule="auto"/>
            </w:pPr>
          </w:p>
          <w:p w:rsidR="00B21C5A" w:rsidRPr="00C64E6E" w:rsidRDefault="00C64E6E" w:rsidP="00632651">
            <w:pPr>
              <w:snapToGrid w:val="0"/>
              <w:spacing w:after="0" w:line="240" w:lineRule="auto"/>
            </w:pPr>
            <w:r>
              <w:t>N</w:t>
            </w:r>
            <w:r w:rsidRPr="00C64E6E">
              <w:t>o presentation</w:t>
            </w:r>
          </w:p>
        </w:tc>
      </w:tr>
      <w:tr w:rsidR="00632651" w:rsidRPr="00A75C05" w:rsidTr="003F22F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3F22FB" w:rsidRDefault="00632651" w:rsidP="00632651">
            <w:pPr>
              <w:snapToGrid w:val="0"/>
              <w:spacing w:after="0" w:line="240" w:lineRule="auto"/>
            </w:pPr>
            <w:r w:rsidRPr="003F22FB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3F22FB" w:rsidRDefault="00673F39" w:rsidP="00632651">
            <w:pPr>
              <w:snapToGrid w:val="0"/>
              <w:spacing w:after="0" w:line="240" w:lineRule="auto"/>
            </w:pPr>
            <w:hyperlink r:id="rId11" w:history="1">
              <w:r w:rsidR="00632651" w:rsidRPr="003F22FB">
                <w:rPr>
                  <w:rStyle w:val="Hyperlink"/>
                  <w:rFonts w:cs="Arial"/>
                  <w:color w:val="auto"/>
                </w:rPr>
                <w:t>S1-174025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3F22FB" w:rsidRDefault="00632651" w:rsidP="00632651">
            <w:pPr>
              <w:snapToGrid w:val="0"/>
              <w:spacing w:after="0" w:line="240" w:lineRule="auto"/>
            </w:pPr>
            <w:r w:rsidRPr="003F22FB">
              <w:t>Thales, TNO, Fraunhofer IIS, HUGHES Network Systems Ltd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3F22FB" w:rsidRDefault="00632651" w:rsidP="00632651">
            <w:pPr>
              <w:snapToGrid w:val="0"/>
              <w:spacing w:after="0" w:line="240" w:lineRule="auto"/>
            </w:pPr>
            <w:r w:rsidRPr="003F22FB">
              <w:t>FS_5GSAT - Proposed Clause 1 “Scope” for TR 22.822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3F22FB" w:rsidRDefault="003F22FB" w:rsidP="00632651">
            <w:pPr>
              <w:snapToGrid w:val="0"/>
              <w:spacing w:after="0" w:line="240" w:lineRule="auto"/>
            </w:pPr>
            <w:r w:rsidRPr="003F22FB">
              <w:t>Revised to S1-174445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3F22FB" w:rsidRDefault="00632651" w:rsidP="00632651">
            <w:pPr>
              <w:snapToGrid w:val="0"/>
              <w:spacing w:after="0" w:line="240" w:lineRule="auto"/>
            </w:pPr>
          </w:p>
        </w:tc>
      </w:tr>
      <w:tr w:rsidR="003F22FB" w:rsidRPr="00A75C05" w:rsidTr="003F22F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2FB" w:rsidRPr="003F22FB" w:rsidRDefault="003F22FB" w:rsidP="00632651">
            <w:pPr>
              <w:snapToGrid w:val="0"/>
              <w:spacing w:after="0" w:line="240" w:lineRule="auto"/>
            </w:pPr>
            <w:r w:rsidRPr="003F22FB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2FB" w:rsidRPr="003F22FB" w:rsidRDefault="00673F39" w:rsidP="00632651">
            <w:pPr>
              <w:snapToGrid w:val="0"/>
              <w:spacing w:after="0" w:line="240" w:lineRule="auto"/>
            </w:pPr>
            <w:hyperlink r:id="rId12" w:history="1">
              <w:r w:rsidR="003F22FB" w:rsidRPr="003F22FB">
                <w:rPr>
                  <w:rStyle w:val="Hyperlink"/>
                  <w:rFonts w:cs="Arial"/>
                  <w:color w:val="auto"/>
                </w:rPr>
                <w:t>S1-174445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2FB" w:rsidRPr="003F22FB" w:rsidRDefault="003F22FB" w:rsidP="00632651">
            <w:pPr>
              <w:snapToGrid w:val="0"/>
              <w:spacing w:after="0" w:line="240" w:lineRule="auto"/>
            </w:pPr>
            <w:r w:rsidRPr="003F22FB">
              <w:t>Thales, TNO, Fraunhofer IIS, HUGHES Network Systems Ltd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2FB" w:rsidRPr="003F22FB" w:rsidRDefault="003F22FB" w:rsidP="00632651">
            <w:pPr>
              <w:snapToGrid w:val="0"/>
              <w:spacing w:after="0" w:line="240" w:lineRule="auto"/>
            </w:pPr>
            <w:r w:rsidRPr="003F22FB">
              <w:t>FS_5GSAT - Proposed Clause 1 “Scope” for TR 22.822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2FB" w:rsidRPr="003F22FB" w:rsidRDefault="003F22FB" w:rsidP="00632651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2FB" w:rsidRPr="003F22FB" w:rsidRDefault="003F22FB" w:rsidP="00632651">
            <w:pPr>
              <w:snapToGrid w:val="0"/>
              <w:spacing w:after="0" w:line="240" w:lineRule="auto"/>
            </w:pPr>
            <w:r w:rsidRPr="003F22FB">
              <w:t>Revision of S1-174025.</w:t>
            </w:r>
          </w:p>
        </w:tc>
      </w:tr>
      <w:tr w:rsidR="00632651" w:rsidRPr="00A75C05" w:rsidTr="003F22F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3F22FB" w:rsidRDefault="00632651" w:rsidP="00632651">
            <w:pPr>
              <w:snapToGrid w:val="0"/>
              <w:spacing w:after="0" w:line="240" w:lineRule="auto"/>
            </w:pPr>
            <w:r w:rsidRPr="003F22FB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3F22FB" w:rsidRDefault="00673F39" w:rsidP="00632651">
            <w:pPr>
              <w:snapToGrid w:val="0"/>
              <w:spacing w:after="0" w:line="240" w:lineRule="auto"/>
            </w:pPr>
            <w:hyperlink r:id="rId13" w:history="1">
              <w:r w:rsidR="00632651" w:rsidRPr="003F22FB">
                <w:rPr>
                  <w:rStyle w:val="Hyperlink"/>
                  <w:rFonts w:cs="Arial"/>
                  <w:color w:val="auto"/>
                </w:rPr>
                <w:t>S1-174026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3F22FB" w:rsidRDefault="00632651" w:rsidP="00632651">
            <w:pPr>
              <w:snapToGrid w:val="0"/>
              <w:spacing w:after="0" w:line="240" w:lineRule="auto"/>
            </w:pPr>
            <w:r w:rsidRPr="003F22FB">
              <w:t>Thales, TNO, Fraunhofer IIS, Nomor, HUGHES Network Systems Ltd, Nomor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3F22FB" w:rsidRDefault="00632651" w:rsidP="00632651">
            <w:pPr>
              <w:snapToGrid w:val="0"/>
              <w:spacing w:after="0" w:line="240" w:lineRule="auto"/>
            </w:pPr>
            <w:r w:rsidRPr="003F22FB">
              <w:t>FS_5GSAT - Proposed section on Use cases categorisation for TR 22.822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3F22FB" w:rsidRDefault="003F22FB" w:rsidP="00632651">
            <w:pPr>
              <w:snapToGrid w:val="0"/>
              <w:spacing w:after="0" w:line="240" w:lineRule="auto"/>
            </w:pPr>
            <w:r w:rsidRPr="003F22FB">
              <w:t>Revised to S1-174446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3F22FB" w:rsidRDefault="00632651" w:rsidP="00632651">
            <w:pPr>
              <w:snapToGrid w:val="0"/>
              <w:spacing w:after="0" w:line="240" w:lineRule="auto"/>
            </w:pPr>
          </w:p>
        </w:tc>
      </w:tr>
      <w:tr w:rsidR="003F22FB" w:rsidRPr="00A75C05" w:rsidTr="003F22F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2FB" w:rsidRPr="003F22FB" w:rsidRDefault="003F22FB" w:rsidP="00632651">
            <w:pPr>
              <w:snapToGrid w:val="0"/>
              <w:spacing w:after="0" w:line="240" w:lineRule="auto"/>
            </w:pPr>
            <w:r w:rsidRPr="003F22FB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2FB" w:rsidRPr="003F22FB" w:rsidRDefault="00673F39" w:rsidP="00632651">
            <w:pPr>
              <w:snapToGrid w:val="0"/>
              <w:spacing w:after="0" w:line="240" w:lineRule="auto"/>
            </w:pPr>
            <w:hyperlink r:id="rId14" w:history="1">
              <w:r w:rsidR="003F22FB" w:rsidRPr="003F22FB">
                <w:rPr>
                  <w:rStyle w:val="Hyperlink"/>
                  <w:rFonts w:cs="Arial"/>
                  <w:color w:val="auto"/>
                </w:rPr>
                <w:t>S1-174446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2FB" w:rsidRPr="003F22FB" w:rsidRDefault="003F22FB" w:rsidP="00632651">
            <w:pPr>
              <w:snapToGrid w:val="0"/>
              <w:spacing w:after="0" w:line="240" w:lineRule="auto"/>
            </w:pPr>
            <w:r w:rsidRPr="003F22FB">
              <w:t>Thales, TNO, Fraunhofer IIS, Nomor, HUGHES Network Systems Ltd, Nomor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2FB" w:rsidRPr="003F22FB" w:rsidRDefault="003F22FB" w:rsidP="00632651">
            <w:pPr>
              <w:snapToGrid w:val="0"/>
              <w:spacing w:after="0" w:line="240" w:lineRule="auto"/>
            </w:pPr>
            <w:r w:rsidRPr="003F22FB">
              <w:t>FS_5GSAT - Proposed section on Use cases categorisation for TR 22.822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2FB" w:rsidRPr="003F22FB" w:rsidRDefault="003F22FB" w:rsidP="00632651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2FB" w:rsidRPr="003F22FB" w:rsidRDefault="003F22FB" w:rsidP="00632651">
            <w:pPr>
              <w:snapToGrid w:val="0"/>
              <w:spacing w:after="0" w:line="240" w:lineRule="auto"/>
            </w:pPr>
            <w:r w:rsidRPr="003F22FB">
              <w:t>Revision of S1-174026.</w:t>
            </w:r>
          </w:p>
        </w:tc>
      </w:tr>
      <w:tr w:rsidR="00632651" w:rsidRPr="00A75C05" w:rsidTr="003F22F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3F22FB" w:rsidRDefault="00632651" w:rsidP="00632651">
            <w:pPr>
              <w:snapToGrid w:val="0"/>
              <w:spacing w:after="0" w:line="240" w:lineRule="auto"/>
            </w:pPr>
            <w:r w:rsidRPr="003F22FB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3F22FB" w:rsidRDefault="00673F39" w:rsidP="00632651">
            <w:pPr>
              <w:snapToGrid w:val="0"/>
              <w:spacing w:after="0" w:line="240" w:lineRule="auto"/>
            </w:pPr>
            <w:hyperlink r:id="rId15" w:history="1">
              <w:r w:rsidR="00632651" w:rsidRPr="003F22FB">
                <w:rPr>
                  <w:rStyle w:val="Hyperlink"/>
                  <w:rFonts w:cs="Arial"/>
                  <w:color w:val="auto"/>
                </w:rPr>
                <w:t>S1-174027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3F22FB" w:rsidRDefault="00632651" w:rsidP="00632651">
            <w:pPr>
              <w:snapToGrid w:val="0"/>
              <w:spacing w:after="0" w:line="240" w:lineRule="auto"/>
            </w:pPr>
            <w:r w:rsidRPr="003F22FB">
              <w:t>Thales, TNO, Fraunhoffer IIS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3F22FB" w:rsidRDefault="00632651" w:rsidP="00632651">
            <w:pPr>
              <w:snapToGrid w:val="0"/>
              <w:spacing w:after="0" w:line="240" w:lineRule="auto"/>
            </w:pPr>
            <w:r w:rsidRPr="003F22FB">
              <w:t>FS_5GSAT - Draft Annex - “Main characteristics of satellite components”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3F22FB" w:rsidRDefault="003F22FB" w:rsidP="00632651">
            <w:pPr>
              <w:snapToGrid w:val="0"/>
              <w:spacing w:after="0" w:line="240" w:lineRule="auto"/>
            </w:pPr>
            <w:r w:rsidRPr="003F22FB">
              <w:t>Revised to S1-174447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3F22FB" w:rsidRDefault="00632651" w:rsidP="00632651">
            <w:pPr>
              <w:snapToGrid w:val="0"/>
              <w:spacing w:after="0" w:line="240" w:lineRule="auto"/>
            </w:pPr>
          </w:p>
        </w:tc>
      </w:tr>
      <w:tr w:rsidR="003F22FB" w:rsidRPr="00A75C05" w:rsidTr="003F22F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2FB" w:rsidRPr="003F22FB" w:rsidRDefault="003F22FB" w:rsidP="00632651">
            <w:pPr>
              <w:snapToGrid w:val="0"/>
              <w:spacing w:after="0" w:line="240" w:lineRule="auto"/>
            </w:pPr>
            <w:r w:rsidRPr="003F22FB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2FB" w:rsidRPr="003F22FB" w:rsidRDefault="00673F39" w:rsidP="00632651">
            <w:pPr>
              <w:snapToGrid w:val="0"/>
              <w:spacing w:after="0" w:line="240" w:lineRule="auto"/>
            </w:pPr>
            <w:hyperlink r:id="rId16" w:history="1">
              <w:r w:rsidR="003F22FB" w:rsidRPr="003F22FB">
                <w:rPr>
                  <w:rStyle w:val="Hyperlink"/>
                  <w:rFonts w:cs="Arial"/>
                  <w:color w:val="auto"/>
                </w:rPr>
                <w:t>S1-174447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2FB" w:rsidRPr="003F22FB" w:rsidRDefault="003F22FB" w:rsidP="00632651">
            <w:pPr>
              <w:snapToGrid w:val="0"/>
              <w:spacing w:after="0" w:line="240" w:lineRule="auto"/>
            </w:pPr>
            <w:r w:rsidRPr="003F22FB">
              <w:t>Thales, TNO, Fraunhoffer IIS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2FB" w:rsidRPr="003F22FB" w:rsidRDefault="003F22FB" w:rsidP="00632651">
            <w:pPr>
              <w:snapToGrid w:val="0"/>
              <w:spacing w:after="0" w:line="240" w:lineRule="auto"/>
            </w:pPr>
            <w:r w:rsidRPr="003F22FB">
              <w:t>FS_5GSAT - Draft Annex - “Main characteristics of satellite components”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2FB" w:rsidRPr="003F22FB" w:rsidRDefault="003F22FB" w:rsidP="00632651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2FB" w:rsidRPr="003F22FB" w:rsidRDefault="003F22FB" w:rsidP="00632651">
            <w:pPr>
              <w:snapToGrid w:val="0"/>
              <w:spacing w:after="0" w:line="240" w:lineRule="auto"/>
            </w:pPr>
            <w:r w:rsidRPr="003F22FB">
              <w:t>Revision of S1-174027.</w:t>
            </w:r>
          </w:p>
        </w:tc>
      </w:tr>
      <w:tr w:rsidR="00632651" w:rsidRPr="00A75C05" w:rsidTr="00BD572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BD572D" w:rsidRDefault="00632651" w:rsidP="00632651">
            <w:pPr>
              <w:snapToGrid w:val="0"/>
              <w:spacing w:after="0" w:line="240" w:lineRule="auto"/>
            </w:pPr>
            <w:r w:rsidRPr="00BD572D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BD572D" w:rsidRDefault="00673F39" w:rsidP="00632651">
            <w:pPr>
              <w:snapToGrid w:val="0"/>
              <w:spacing w:after="0" w:line="240" w:lineRule="auto"/>
            </w:pPr>
            <w:hyperlink r:id="rId17" w:history="1">
              <w:r w:rsidR="00632651" w:rsidRPr="00BD572D">
                <w:rPr>
                  <w:rStyle w:val="Hyperlink"/>
                  <w:rFonts w:cs="Arial"/>
                  <w:color w:val="auto"/>
                </w:rPr>
                <w:t>S1-174077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BD572D" w:rsidRDefault="00632651" w:rsidP="00632651">
            <w:pPr>
              <w:snapToGrid w:val="0"/>
              <w:spacing w:after="0" w:line="240" w:lineRule="auto"/>
            </w:pPr>
            <w:r w:rsidRPr="00BD572D">
              <w:t>Thales, TNO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BD572D" w:rsidRDefault="00632651" w:rsidP="00632651">
            <w:pPr>
              <w:snapToGrid w:val="0"/>
              <w:spacing w:after="0" w:line="240" w:lineRule="auto"/>
            </w:pPr>
            <w:r w:rsidRPr="00BD572D">
              <w:t>FS_5GSAT, Draft Use Case, Broadcast and Multicast with a Satellite Overlay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BD572D" w:rsidRDefault="00BD572D" w:rsidP="00632651">
            <w:pPr>
              <w:snapToGrid w:val="0"/>
              <w:spacing w:after="0" w:line="240" w:lineRule="auto"/>
            </w:pPr>
            <w:r w:rsidRPr="00BD572D">
              <w:t>Revised to S1-174440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BD572D" w:rsidRDefault="00632651" w:rsidP="00632651">
            <w:pPr>
              <w:snapToGrid w:val="0"/>
              <w:spacing w:after="0" w:line="240" w:lineRule="auto"/>
            </w:pPr>
          </w:p>
        </w:tc>
      </w:tr>
      <w:tr w:rsidR="00BD572D" w:rsidRPr="00A75C05" w:rsidTr="0006539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72D" w:rsidRPr="00BD572D" w:rsidRDefault="00BD572D" w:rsidP="00632651">
            <w:pPr>
              <w:snapToGrid w:val="0"/>
              <w:spacing w:after="0" w:line="240" w:lineRule="auto"/>
            </w:pPr>
            <w:r w:rsidRPr="00BD572D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72D" w:rsidRPr="00BD572D" w:rsidRDefault="00673F39" w:rsidP="00632651">
            <w:pPr>
              <w:snapToGrid w:val="0"/>
              <w:spacing w:after="0" w:line="240" w:lineRule="auto"/>
            </w:pPr>
            <w:hyperlink r:id="rId18" w:history="1">
              <w:r w:rsidR="00BD572D" w:rsidRPr="00BD572D">
                <w:rPr>
                  <w:rStyle w:val="Hyperlink"/>
                  <w:rFonts w:cs="Arial"/>
                  <w:color w:val="auto"/>
                </w:rPr>
                <w:t>S1-174440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72D" w:rsidRPr="00BD572D" w:rsidRDefault="00BD572D" w:rsidP="00632651">
            <w:pPr>
              <w:snapToGrid w:val="0"/>
              <w:spacing w:after="0" w:line="240" w:lineRule="auto"/>
            </w:pPr>
            <w:r w:rsidRPr="00BD572D">
              <w:t>Thales, TNO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72D" w:rsidRPr="00BD572D" w:rsidRDefault="00BD572D" w:rsidP="00632651">
            <w:pPr>
              <w:snapToGrid w:val="0"/>
              <w:spacing w:after="0" w:line="240" w:lineRule="auto"/>
            </w:pPr>
            <w:r w:rsidRPr="00BD572D">
              <w:t>FS_5GSAT, Draft Use Case, Broadcast and Multicast with a Satellite Overlay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72D" w:rsidRPr="00BD572D" w:rsidRDefault="00BD572D" w:rsidP="00632651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72D" w:rsidRPr="00BD572D" w:rsidRDefault="00BD572D" w:rsidP="00632651">
            <w:pPr>
              <w:snapToGrid w:val="0"/>
              <w:spacing w:after="0" w:line="240" w:lineRule="auto"/>
            </w:pPr>
            <w:r w:rsidRPr="00BD572D">
              <w:t>Revision of S1-174077.</w:t>
            </w:r>
          </w:p>
        </w:tc>
      </w:tr>
      <w:tr w:rsidR="00632651" w:rsidRPr="00A75C05" w:rsidTr="0006539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065394" w:rsidRDefault="00632651" w:rsidP="00632651">
            <w:pPr>
              <w:snapToGrid w:val="0"/>
              <w:spacing w:after="0" w:line="240" w:lineRule="auto"/>
            </w:pPr>
            <w:r w:rsidRPr="00065394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065394" w:rsidRDefault="00673F39" w:rsidP="00632651">
            <w:pPr>
              <w:snapToGrid w:val="0"/>
              <w:spacing w:after="0" w:line="240" w:lineRule="auto"/>
            </w:pPr>
            <w:hyperlink r:id="rId19" w:history="1">
              <w:r w:rsidR="00632651" w:rsidRPr="00065394">
                <w:rPr>
                  <w:rStyle w:val="Hyperlink"/>
                  <w:rFonts w:cs="Arial"/>
                  <w:color w:val="auto"/>
                </w:rPr>
                <w:t>S1-174079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065394" w:rsidRDefault="00632651" w:rsidP="00632651">
            <w:pPr>
              <w:snapToGrid w:val="0"/>
              <w:spacing w:after="0" w:line="240" w:lineRule="auto"/>
            </w:pPr>
            <w:r w:rsidRPr="00065394">
              <w:t>Thales, TNO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065394" w:rsidRDefault="00632651" w:rsidP="00632651">
            <w:pPr>
              <w:snapToGrid w:val="0"/>
              <w:spacing w:after="0" w:line="240" w:lineRule="auto"/>
            </w:pPr>
            <w:r w:rsidRPr="00065394">
              <w:t>FS_5GSAT, Draft Use Case, Internet of Things with a Satellite Component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065394" w:rsidRDefault="00065394" w:rsidP="00632651">
            <w:pPr>
              <w:snapToGrid w:val="0"/>
              <w:spacing w:after="0" w:line="240" w:lineRule="auto"/>
            </w:pPr>
            <w:r w:rsidRPr="00065394">
              <w:t>Revised to S1-174441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065394" w:rsidRDefault="00632651" w:rsidP="00632651">
            <w:pPr>
              <w:snapToGrid w:val="0"/>
              <w:spacing w:after="0" w:line="240" w:lineRule="auto"/>
            </w:pPr>
          </w:p>
        </w:tc>
      </w:tr>
      <w:tr w:rsidR="00065394" w:rsidRPr="00A75C05" w:rsidTr="00F5717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394" w:rsidRPr="00065394" w:rsidRDefault="00065394" w:rsidP="00632651">
            <w:pPr>
              <w:snapToGrid w:val="0"/>
              <w:spacing w:after="0" w:line="240" w:lineRule="auto"/>
            </w:pPr>
            <w:r w:rsidRPr="00065394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394" w:rsidRPr="00065394" w:rsidRDefault="00673F39" w:rsidP="00632651">
            <w:pPr>
              <w:snapToGrid w:val="0"/>
              <w:spacing w:after="0" w:line="240" w:lineRule="auto"/>
            </w:pPr>
            <w:hyperlink r:id="rId20" w:history="1">
              <w:r w:rsidR="00065394" w:rsidRPr="00065394">
                <w:rPr>
                  <w:rStyle w:val="Hyperlink"/>
                  <w:rFonts w:cs="Arial"/>
                  <w:color w:val="auto"/>
                </w:rPr>
                <w:t>S1-174441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394" w:rsidRPr="00065394" w:rsidRDefault="00065394" w:rsidP="00632651">
            <w:pPr>
              <w:snapToGrid w:val="0"/>
              <w:spacing w:after="0" w:line="240" w:lineRule="auto"/>
            </w:pPr>
            <w:r w:rsidRPr="00065394">
              <w:t>Thales, TNO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394" w:rsidRPr="00065394" w:rsidRDefault="00065394" w:rsidP="00632651">
            <w:pPr>
              <w:snapToGrid w:val="0"/>
              <w:spacing w:after="0" w:line="240" w:lineRule="auto"/>
            </w:pPr>
            <w:r w:rsidRPr="00065394">
              <w:t>FS_5GSAT, Draft Use Case, Internet of Things with a Satellite Component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394" w:rsidRPr="00065394" w:rsidRDefault="00065394" w:rsidP="00632651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394" w:rsidRPr="00065394" w:rsidRDefault="00065394" w:rsidP="00632651">
            <w:pPr>
              <w:snapToGrid w:val="0"/>
              <w:spacing w:after="0" w:line="240" w:lineRule="auto"/>
            </w:pPr>
            <w:r w:rsidRPr="00065394">
              <w:t>Revision of S1-174079.</w:t>
            </w:r>
          </w:p>
        </w:tc>
      </w:tr>
      <w:tr w:rsidR="00632651" w:rsidRPr="00A75C05" w:rsidTr="00F5717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F5717C" w:rsidRDefault="00632651" w:rsidP="00632651">
            <w:pPr>
              <w:snapToGrid w:val="0"/>
              <w:spacing w:after="0" w:line="240" w:lineRule="auto"/>
            </w:pPr>
            <w:r w:rsidRPr="00F5717C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F5717C" w:rsidRDefault="00673F39" w:rsidP="00632651">
            <w:pPr>
              <w:snapToGrid w:val="0"/>
              <w:spacing w:after="0" w:line="240" w:lineRule="auto"/>
            </w:pPr>
            <w:hyperlink r:id="rId21" w:history="1">
              <w:r w:rsidR="00632651" w:rsidRPr="00F5717C">
                <w:rPr>
                  <w:rStyle w:val="Hyperlink"/>
                  <w:rFonts w:cs="Arial"/>
                  <w:color w:val="auto"/>
                </w:rPr>
                <w:t>S1-174081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F5717C" w:rsidRDefault="00632651" w:rsidP="00632651">
            <w:pPr>
              <w:snapToGrid w:val="0"/>
              <w:spacing w:after="0" w:line="240" w:lineRule="auto"/>
            </w:pPr>
            <w:r w:rsidRPr="00F5717C">
              <w:t>Thales, TNO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F5717C" w:rsidRDefault="00632651" w:rsidP="00632651">
            <w:pPr>
              <w:snapToGrid w:val="0"/>
              <w:spacing w:after="0" w:line="240" w:lineRule="auto"/>
            </w:pPr>
            <w:r w:rsidRPr="00F5717C">
              <w:t>FS_5GSAT, Draft Use Case, Temporary use of a satellite component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F5717C" w:rsidRDefault="00F5717C" w:rsidP="00632651">
            <w:pPr>
              <w:snapToGrid w:val="0"/>
              <w:spacing w:after="0" w:line="240" w:lineRule="auto"/>
            </w:pPr>
            <w:r w:rsidRPr="00F5717C">
              <w:t>Revised to S1-174442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F5717C" w:rsidRDefault="00632651" w:rsidP="00632651">
            <w:pPr>
              <w:snapToGrid w:val="0"/>
              <w:spacing w:after="0" w:line="240" w:lineRule="auto"/>
            </w:pPr>
          </w:p>
        </w:tc>
      </w:tr>
      <w:tr w:rsidR="00F5717C" w:rsidRPr="00A75C05" w:rsidTr="003F22F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17C" w:rsidRPr="00F5717C" w:rsidRDefault="00F5717C" w:rsidP="00632651">
            <w:pPr>
              <w:snapToGrid w:val="0"/>
              <w:spacing w:after="0" w:line="240" w:lineRule="auto"/>
            </w:pPr>
            <w:r w:rsidRPr="00F5717C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17C" w:rsidRPr="00F5717C" w:rsidRDefault="00673F39" w:rsidP="00632651">
            <w:pPr>
              <w:snapToGrid w:val="0"/>
              <w:spacing w:after="0" w:line="240" w:lineRule="auto"/>
            </w:pPr>
            <w:hyperlink r:id="rId22" w:history="1">
              <w:r w:rsidR="00F5717C" w:rsidRPr="00F5717C">
                <w:rPr>
                  <w:rStyle w:val="Hyperlink"/>
                  <w:rFonts w:cs="Arial"/>
                  <w:color w:val="auto"/>
                </w:rPr>
                <w:t>S1-174442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17C" w:rsidRPr="00F5717C" w:rsidRDefault="00F5717C" w:rsidP="00632651">
            <w:pPr>
              <w:snapToGrid w:val="0"/>
              <w:spacing w:after="0" w:line="240" w:lineRule="auto"/>
            </w:pPr>
            <w:r w:rsidRPr="00F5717C">
              <w:t>Thales, TNO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17C" w:rsidRPr="00F5717C" w:rsidRDefault="00F5717C" w:rsidP="00632651">
            <w:pPr>
              <w:snapToGrid w:val="0"/>
              <w:spacing w:after="0" w:line="240" w:lineRule="auto"/>
            </w:pPr>
            <w:r w:rsidRPr="00F5717C">
              <w:t xml:space="preserve">FS_5GSAT, Draft Use Case, Temporary use of a </w:t>
            </w:r>
            <w:r w:rsidRPr="00F5717C">
              <w:lastRenderedPageBreak/>
              <w:t>satellite component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17C" w:rsidRPr="00F5717C" w:rsidRDefault="00F5717C" w:rsidP="00632651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17C" w:rsidRPr="00F5717C" w:rsidRDefault="00F5717C" w:rsidP="00632651">
            <w:pPr>
              <w:snapToGrid w:val="0"/>
              <w:spacing w:after="0" w:line="240" w:lineRule="auto"/>
            </w:pPr>
            <w:r w:rsidRPr="00F5717C">
              <w:t>Revision of S1-174081.</w:t>
            </w:r>
          </w:p>
        </w:tc>
      </w:tr>
      <w:tr w:rsidR="00632651" w:rsidRPr="00A75C05" w:rsidTr="003F22F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3F22FB" w:rsidRDefault="00632651" w:rsidP="00632651">
            <w:pPr>
              <w:snapToGrid w:val="0"/>
              <w:spacing w:after="0" w:line="240" w:lineRule="auto"/>
            </w:pPr>
            <w:r w:rsidRPr="003F22FB"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3F22FB" w:rsidRDefault="00673F39" w:rsidP="00632651">
            <w:pPr>
              <w:snapToGrid w:val="0"/>
              <w:spacing w:after="0" w:line="240" w:lineRule="auto"/>
            </w:pPr>
            <w:hyperlink r:id="rId23" w:history="1">
              <w:r w:rsidR="00632651" w:rsidRPr="003F22FB">
                <w:rPr>
                  <w:rStyle w:val="Hyperlink"/>
                  <w:rFonts w:cs="Arial"/>
                  <w:color w:val="auto"/>
                </w:rPr>
                <w:t>S1-174082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3F22FB" w:rsidRDefault="00632651" w:rsidP="00632651">
            <w:pPr>
              <w:snapToGrid w:val="0"/>
              <w:spacing w:after="0" w:line="240" w:lineRule="auto"/>
            </w:pPr>
            <w:r w:rsidRPr="003F22FB">
              <w:t>Thales, TNO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3F22FB" w:rsidRDefault="00632651" w:rsidP="00632651">
            <w:pPr>
              <w:snapToGrid w:val="0"/>
              <w:spacing w:after="0" w:line="240" w:lineRule="auto"/>
            </w:pPr>
            <w:r w:rsidRPr="003F22FB">
              <w:t>FS_5GSAT, Draft Use Case, Optimal routing with a satellite component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3F22FB" w:rsidRDefault="003F22FB" w:rsidP="00632651">
            <w:pPr>
              <w:snapToGrid w:val="0"/>
              <w:spacing w:after="0" w:line="240" w:lineRule="auto"/>
            </w:pPr>
            <w:r w:rsidRPr="003F22FB">
              <w:t>Revised to S1-174443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3F22FB" w:rsidRDefault="00632651" w:rsidP="00632651">
            <w:pPr>
              <w:snapToGrid w:val="0"/>
              <w:spacing w:after="0" w:line="240" w:lineRule="auto"/>
            </w:pPr>
          </w:p>
        </w:tc>
      </w:tr>
      <w:tr w:rsidR="003F22FB" w:rsidRPr="00A75C05" w:rsidTr="003F22F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2FB" w:rsidRPr="003F22FB" w:rsidRDefault="003F22FB" w:rsidP="00632651">
            <w:pPr>
              <w:snapToGrid w:val="0"/>
              <w:spacing w:after="0" w:line="240" w:lineRule="auto"/>
            </w:pPr>
            <w:r w:rsidRPr="003F22FB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2FB" w:rsidRPr="003F22FB" w:rsidRDefault="00673F39" w:rsidP="00632651">
            <w:pPr>
              <w:snapToGrid w:val="0"/>
              <w:spacing w:after="0" w:line="240" w:lineRule="auto"/>
            </w:pPr>
            <w:hyperlink r:id="rId24" w:history="1">
              <w:r w:rsidR="003F22FB" w:rsidRPr="003F22FB">
                <w:rPr>
                  <w:rStyle w:val="Hyperlink"/>
                  <w:rFonts w:cs="Arial"/>
                  <w:color w:val="auto"/>
                </w:rPr>
                <w:t>S1-174443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2FB" w:rsidRPr="003F22FB" w:rsidRDefault="003F22FB" w:rsidP="00632651">
            <w:pPr>
              <w:snapToGrid w:val="0"/>
              <w:spacing w:after="0" w:line="240" w:lineRule="auto"/>
            </w:pPr>
            <w:r w:rsidRPr="003F22FB">
              <w:t>Thales, TNO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2FB" w:rsidRPr="003F22FB" w:rsidRDefault="003F22FB" w:rsidP="00632651">
            <w:pPr>
              <w:snapToGrid w:val="0"/>
              <w:spacing w:after="0" w:line="240" w:lineRule="auto"/>
            </w:pPr>
            <w:r w:rsidRPr="003F22FB">
              <w:t>FS_5GSAT, Draft Use Case, Optimal routing with a satellite component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2FB" w:rsidRPr="003F22FB" w:rsidRDefault="003F22FB" w:rsidP="00632651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2FB" w:rsidRPr="003F22FB" w:rsidRDefault="003F22FB" w:rsidP="00632651">
            <w:pPr>
              <w:snapToGrid w:val="0"/>
              <w:spacing w:after="0" w:line="240" w:lineRule="auto"/>
            </w:pPr>
            <w:r w:rsidRPr="003F22FB">
              <w:t>Revision of S1-174082.</w:t>
            </w:r>
          </w:p>
        </w:tc>
      </w:tr>
      <w:tr w:rsidR="00632651" w:rsidRPr="00A75C05" w:rsidTr="003F22F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3F22FB" w:rsidRDefault="00632651" w:rsidP="00632651">
            <w:pPr>
              <w:snapToGrid w:val="0"/>
              <w:spacing w:after="0" w:line="240" w:lineRule="auto"/>
            </w:pPr>
            <w:r w:rsidRPr="003F22FB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3F22FB" w:rsidRDefault="00673F39" w:rsidP="00632651">
            <w:pPr>
              <w:snapToGrid w:val="0"/>
              <w:spacing w:after="0" w:line="240" w:lineRule="auto"/>
            </w:pPr>
            <w:hyperlink r:id="rId25" w:history="1">
              <w:r w:rsidR="00632651" w:rsidRPr="003F22FB">
                <w:rPr>
                  <w:rStyle w:val="Hyperlink"/>
                  <w:rFonts w:cs="Arial"/>
                  <w:color w:val="auto"/>
                </w:rPr>
                <w:t>S1-174083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3F22FB" w:rsidRDefault="00632651" w:rsidP="00632651">
            <w:pPr>
              <w:snapToGrid w:val="0"/>
              <w:spacing w:after="0" w:line="240" w:lineRule="auto"/>
            </w:pPr>
            <w:r w:rsidRPr="003F22FB">
              <w:t>Thales, TNO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3F22FB" w:rsidRDefault="00632651" w:rsidP="00632651">
            <w:pPr>
              <w:snapToGrid w:val="0"/>
              <w:spacing w:after="0" w:line="240" w:lineRule="auto"/>
            </w:pPr>
            <w:r w:rsidRPr="003F22FB">
              <w:t>FS_5GSAT, Draft Use Case, Satellite trans-border service continuity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3F22FB" w:rsidRDefault="003F22FB" w:rsidP="00632651">
            <w:pPr>
              <w:snapToGrid w:val="0"/>
              <w:spacing w:after="0" w:line="240" w:lineRule="auto"/>
            </w:pPr>
            <w:r w:rsidRPr="003F22FB">
              <w:t>Revised to S1-174444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3F22FB" w:rsidRDefault="00632651" w:rsidP="00632651">
            <w:pPr>
              <w:snapToGrid w:val="0"/>
              <w:spacing w:after="0" w:line="240" w:lineRule="auto"/>
            </w:pPr>
          </w:p>
        </w:tc>
      </w:tr>
      <w:tr w:rsidR="003F22FB" w:rsidRPr="00A75C05" w:rsidTr="003F22F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2FB" w:rsidRPr="003F22FB" w:rsidRDefault="003F22FB" w:rsidP="00632651">
            <w:pPr>
              <w:snapToGrid w:val="0"/>
              <w:spacing w:after="0" w:line="240" w:lineRule="auto"/>
            </w:pPr>
            <w:r w:rsidRPr="003F22FB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2FB" w:rsidRPr="003F22FB" w:rsidRDefault="00673F39" w:rsidP="00632651">
            <w:pPr>
              <w:snapToGrid w:val="0"/>
              <w:spacing w:after="0" w:line="240" w:lineRule="auto"/>
            </w:pPr>
            <w:hyperlink r:id="rId26" w:history="1">
              <w:r w:rsidR="003F22FB" w:rsidRPr="003F22FB">
                <w:rPr>
                  <w:rStyle w:val="Hyperlink"/>
                  <w:rFonts w:cs="Arial"/>
                  <w:color w:val="auto"/>
                </w:rPr>
                <w:t>S1-174444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2FB" w:rsidRPr="003F22FB" w:rsidRDefault="003F22FB" w:rsidP="00632651">
            <w:pPr>
              <w:snapToGrid w:val="0"/>
              <w:spacing w:after="0" w:line="240" w:lineRule="auto"/>
            </w:pPr>
            <w:r w:rsidRPr="003F22FB">
              <w:t>Thales, TNO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2FB" w:rsidRPr="003F22FB" w:rsidRDefault="003F22FB" w:rsidP="00632651">
            <w:pPr>
              <w:snapToGrid w:val="0"/>
              <w:spacing w:after="0" w:line="240" w:lineRule="auto"/>
            </w:pPr>
            <w:r w:rsidRPr="003F22FB">
              <w:t>FS_5GSAT, Draft Use Case, Satellite trans-border service continuity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2FB" w:rsidRPr="003F22FB" w:rsidRDefault="003F22FB" w:rsidP="00632651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2FB" w:rsidRPr="003F22FB" w:rsidRDefault="003F22FB" w:rsidP="00632651">
            <w:pPr>
              <w:snapToGrid w:val="0"/>
              <w:spacing w:after="0" w:line="240" w:lineRule="auto"/>
            </w:pPr>
            <w:r w:rsidRPr="003F22FB">
              <w:t>Revision of S1-174083.</w:t>
            </w:r>
          </w:p>
        </w:tc>
      </w:tr>
      <w:tr w:rsidR="00632651" w:rsidRPr="00A75C05" w:rsidTr="00D50A2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32651" w:rsidRPr="00D50A2E" w:rsidRDefault="00632651" w:rsidP="00632651">
            <w:pPr>
              <w:snapToGrid w:val="0"/>
              <w:spacing w:after="0" w:line="240" w:lineRule="auto"/>
            </w:pPr>
            <w:r w:rsidRPr="00D50A2E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32651" w:rsidRPr="00D50A2E" w:rsidRDefault="00673F39" w:rsidP="00632651">
            <w:pPr>
              <w:snapToGrid w:val="0"/>
              <w:spacing w:after="0" w:line="240" w:lineRule="auto"/>
            </w:pPr>
            <w:hyperlink r:id="rId27" w:history="1">
              <w:r w:rsidR="00632651" w:rsidRPr="00D50A2E">
                <w:rPr>
                  <w:rStyle w:val="Hyperlink"/>
                  <w:rFonts w:cs="Arial"/>
                  <w:color w:val="auto"/>
                </w:rPr>
                <w:t>S1-174177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32651" w:rsidRPr="00D50A2E" w:rsidRDefault="00632651" w:rsidP="00632651">
            <w:pPr>
              <w:snapToGrid w:val="0"/>
              <w:spacing w:after="0" w:line="240" w:lineRule="auto"/>
            </w:pPr>
            <w:r w:rsidRPr="00D50A2E">
              <w:t>KPN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32651" w:rsidRPr="00D50A2E" w:rsidRDefault="00632651" w:rsidP="00632651">
            <w:pPr>
              <w:snapToGrid w:val="0"/>
              <w:spacing w:after="0" w:line="240" w:lineRule="auto"/>
            </w:pPr>
            <w:r w:rsidRPr="00D50A2E">
              <w:t>Satellite network roaming use case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32651" w:rsidRPr="00D50A2E" w:rsidRDefault="00D50A2E" w:rsidP="00632651">
            <w:pPr>
              <w:snapToGrid w:val="0"/>
              <w:spacing w:after="0" w:line="240" w:lineRule="auto"/>
            </w:pPr>
            <w:r w:rsidRPr="00D50A2E">
              <w:t>Agreed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50A2E" w:rsidRDefault="00D50A2E" w:rsidP="00632651">
            <w:pPr>
              <w:snapToGrid w:val="0"/>
              <w:spacing w:after="0" w:line="240" w:lineRule="auto"/>
            </w:pPr>
          </w:p>
          <w:p w:rsidR="00632651" w:rsidRPr="00D50A2E" w:rsidRDefault="00D50A2E" w:rsidP="00632651">
            <w:pPr>
              <w:snapToGrid w:val="0"/>
              <w:spacing w:after="0" w:line="240" w:lineRule="auto"/>
            </w:pPr>
            <w:r>
              <w:t>N</w:t>
            </w:r>
            <w:r w:rsidRPr="00D50A2E">
              <w:t>o presentation</w:t>
            </w:r>
          </w:p>
        </w:tc>
      </w:tr>
      <w:tr w:rsidR="00632651" w:rsidRPr="00A75C05" w:rsidTr="00B21C5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632651" w:rsidRPr="00B21C5A" w:rsidRDefault="00632651" w:rsidP="00632651">
            <w:pPr>
              <w:snapToGrid w:val="0"/>
              <w:spacing w:after="0" w:line="240" w:lineRule="auto"/>
            </w:pPr>
            <w:r w:rsidRPr="00B21C5A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632651" w:rsidRPr="00B21C5A" w:rsidRDefault="00673F39" w:rsidP="00632651">
            <w:hyperlink r:id="rId28" w:history="1">
              <w:r w:rsidR="00632651" w:rsidRPr="00B21C5A">
                <w:rPr>
                  <w:rStyle w:val="Hyperlink"/>
                  <w:rFonts w:cs="Arial"/>
                  <w:color w:val="auto"/>
                </w:rPr>
                <w:t>S1-174028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632651" w:rsidRPr="00B21C5A" w:rsidRDefault="00632651" w:rsidP="00632651">
            <w:pPr>
              <w:snapToGrid w:val="0"/>
              <w:spacing w:after="0" w:line="240" w:lineRule="auto"/>
            </w:pPr>
            <w:r w:rsidRPr="00B21C5A">
              <w:t>Thales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632651" w:rsidRPr="00B21C5A" w:rsidRDefault="00632651" w:rsidP="00632651">
            <w:pPr>
              <w:snapToGrid w:val="0"/>
              <w:spacing w:after="0" w:line="240" w:lineRule="auto"/>
            </w:pPr>
            <w:r w:rsidRPr="00B21C5A">
              <w:t>FS_5GSAT- Draft TR - Study on using Satellite Access in 5G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632651" w:rsidRPr="00B21C5A" w:rsidRDefault="00B21C5A" w:rsidP="00632651">
            <w:pPr>
              <w:snapToGrid w:val="0"/>
              <w:spacing w:after="0" w:line="240" w:lineRule="auto"/>
            </w:pPr>
            <w:r w:rsidRPr="00B21C5A">
              <w:t>Withdrawn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632651" w:rsidRDefault="00632651" w:rsidP="00632651">
            <w:pPr>
              <w:snapToGrid w:val="0"/>
              <w:spacing w:after="0" w:line="240" w:lineRule="auto"/>
            </w:pPr>
            <w:r w:rsidRPr="00B21C5A">
              <w:rPr>
                <w:highlight w:val="yellow"/>
              </w:rPr>
              <w:t>Not available</w:t>
            </w:r>
          </w:p>
          <w:p w:rsidR="00B21C5A" w:rsidRPr="00B21C5A" w:rsidRDefault="00B21C5A" w:rsidP="00632651">
            <w:pPr>
              <w:snapToGrid w:val="0"/>
              <w:spacing w:after="0" w:line="240" w:lineRule="auto"/>
            </w:pPr>
            <w:r>
              <w:t>4283 will serve this purpose</w:t>
            </w:r>
          </w:p>
        </w:tc>
      </w:tr>
      <w:tr w:rsidR="00632651" w:rsidRPr="00A75C05" w:rsidTr="0063265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3E736E" w:rsidRDefault="00632651" w:rsidP="00632651">
            <w:pPr>
              <w:snapToGrid w:val="0"/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7A5261" w:rsidRDefault="00673F39" w:rsidP="00632651">
            <w:hyperlink r:id="rId29" w:history="1">
              <w:r w:rsidR="00632651" w:rsidRPr="00AA6415">
                <w:rPr>
                  <w:rStyle w:val="Hyperlink"/>
                  <w:rFonts w:cs="Arial"/>
                </w:rPr>
                <w:t>S1-174078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A52207" w:rsidRDefault="00632651" w:rsidP="00632651">
            <w:pPr>
              <w:snapToGrid w:val="0"/>
              <w:spacing w:after="0" w:line="240" w:lineRule="auto"/>
            </w:pPr>
            <w:r>
              <w:t>Thales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A75C05" w:rsidRDefault="00632651" w:rsidP="00632651">
            <w:pPr>
              <w:snapToGrid w:val="0"/>
              <w:spacing w:after="0" w:line="240" w:lineRule="auto"/>
            </w:pPr>
            <w:r w:rsidRPr="007A5261">
              <w:t>FS_5GSAT - Draft_use case - Global Satellite Overlay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3E736E" w:rsidRDefault="00632651" w:rsidP="00632651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4805B2" w:rsidRDefault="00632651" w:rsidP="00632651">
            <w:pPr>
              <w:snapToGrid w:val="0"/>
              <w:spacing w:after="0" w:line="240" w:lineRule="auto"/>
            </w:pPr>
            <w:r w:rsidRPr="007A5261">
              <w:rPr>
                <w:highlight w:val="yellow"/>
              </w:rPr>
              <w:t>Not available</w:t>
            </w:r>
          </w:p>
        </w:tc>
      </w:tr>
      <w:tr w:rsidR="00632651" w:rsidRPr="00A75C05" w:rsidTr="0063265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632651" w:rsidRPr="00632651" w:rsidRDefault="00632651" w:rsidP="00632651">
            <w:pPr>
              <w:snapToGrid w:val="0"/>
              <w:spacing w:after="0" w:line="240" w:lineRule="auto"/>
            </w:pPr>
            <w:r w:rsidRPr="00632651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632651" w:rsidRPr="00632651" w:rsidRDefault="00673F39" w:rsidP="00632651">
            <w:hyperlink r:id="rId30" w:history="1">
              <w:r w:rsidR="00632651" w:rsidRPr="00AA6415">
                <w:rPr>
                  <w:rStyle w:val="Hyperlink"/>
                  <w:rFonts w:cs="Arial"/>
                </w:rPr>
                <w:t>S1-174080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632651" w:rsidRPr="00632651" w:rsidRDefault="00632651" w:rsidP="00632651">
            <w:pPr>
              <w:snapToGrid w:val="0"/>
              <w:spacing w:after="0" w:line="240" w:lineRule="auto"/>
            </w:pPr>
            <w:r w:rsidRPr="00632651">
              <w:t>Thales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632651" w:rsidRPr="00632651" w:rsidRDefault="00632651" w:rsidP="00632651">
            <w:pPr>
              <w:snapToGrid w:val="0"/>
              <w:spacing w:after="0" w:line="240" w:lineRule="auto"/>
            </w:pPr>
            <w:r w:rsidRPr="00632651">
              <w:t>FS_5GSAT - Draft_use case - Satellite Transborder Continuity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632651" w:rsidRPr="00632651" w:rsidRDefault="00632651" w:rsidP="00632651">
            <w:pPr>
              <w:snapToGrid w:val="0"/>
              <w:spacing w:after="0" w:line="240" w:lineRule="auto"/>
            </w:pPr>
            <w:r w:rsidRPr="00632651">
              <w:t>Withdrawn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632651" w:rsidRPr="00632651" w:rsidRDefault="00632651" w:rsidP="00632651">
            <w:pPr>
              <w:snapToGrid w:val="0"/>
              <w:spacing w:after="0" w:line="240" w:lineRule="auto"/>
            </w:pPr>
          </w:p>
        </w:tc>
      </w:tr>
      <w:tr w:rsidR="004E36FE" w:rsidRPr="00B81C05" w:rsidTr="00AA6415">
        <w:trPr>
          <w:trHeight w:val="141"/>
        </w:trPr>
        <w:tc>
          <w:tcPr>
            <w:tcW w:w="14494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4E36FE" w:rsidRPr="00B81C05" w:rsidRDefault="004822B7" w:rsidP="00AA6415">
            <w:pPr>
              <w:pStyle w:val="Heading3"/>
            </w:pPr>
            <w:r>
              <w:t xml:space="preserve">5GSAT drafting session information and </w:t>
            </w:r>
            <w:r w:rsidR="004E36FE">
              <w:t>FS_5GSAT output</w:t>
            </w:r>
          </w:p>
        </w:tc>
      </w:tr>
      <w:tr w:rsidR="004822B7" w:rsidRPr="00A75C05" w:rsidTr="00AA641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2B7" w:rsidRPr="00632651" w:rsidRDefault="004822B7" w:rsidP="00AA641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2651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2B7" w:rsidRPr="009C3E33" w:rsidRDefault="00673F39" w:rsidP="00AA6415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1" w:history="1">
              <w:r w:rsidR="004822B7" w:rsidRPr="00AA64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S1-174</w:t>
              </w:r>
              <w:r w:rsidR="009C3E33" w:rsidRPr="00AA64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281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2B7" w:rsidRPr="00632651" w:rsidRDefault="004822B7" w:rsidP="00AA641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2651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2B7" w:rsidRPr="00632651" w:rsidRDefault="004822B7" w:rsidP="00AA641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5GSAT</w:t>
            </w:r>
            <w:r w:rsidRPr="00632651">
              <w:rPr>
                <w:rFonts w:eastAsia="Times New Roman" w:cs="Arial"/>
                <w:szCs w:val="18"/>
                <w:lang w:eastAsia="ar-SA"/>
              </w:rPr>
              <w:t xml:space="preserve"> drafting agenda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2B7" w:rsidRPr="00632651" w:rsidRDefault="004822B7" w:rsidP="00AA641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2B7" w:rsidRPr="00632651" w:rsidRDefault="004822B7" w:rsidP="00AA641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822B7" w:rsidRPr="00A75C05" w:rsidTr="00AA641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2B7" w:rsidRPr="00BD7E9D" w:rsidRDefault="004822B7" w:rsidP="00AA641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2B7" w:rsidRPr="009C3E33" w:rsidRDefault="00673F39" w:rsidP="00AA6415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2" w:history="1">
              <w:r w:rsidR="004822B7" w:rsidRPr="00AA64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S1-174</w:t>
              </w:r>
              <w:r w:rsidR="009C3E33" w:rsidRPr="00AA64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282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2B7" w:rsidRPr="00BD7E9D" w:rsidRDefault="004822B7" w:rsidP="00AA641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2B7" w:rsidRPr="00BD7E9D" w:rsidRDefault="004822B7" w:rsidP="00AA641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5GSAT</w:t>
            </w:r>
            <w:r w:rsidRPr="00632651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Pr="00BD7E9D">
              <w:rPr>
                <w:rFonts w:eastAsia="Times New Roman" w:cs="Arial"/>
                <w:szCs w:val="18"/>
                <w:lang w:eastAsia="ar-SA"/>
              </w:rPr>
              <w:t>drafting report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2B7" w:rsidRPr="00BD7E9D" w:rsidRDefault="004822B7" w:rsidP="00AA641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2B7" w:rsidRPr="00BD7E9D" w:rsidRDefault="004822B7" w:rsidP="00AA641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E36FE" w:rsidRPr="00A75C05" w:rsidTr="00AA641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6FE" w:rsidRPr="00BD7E9D" w:rsidRDefault="004E36FE" w:rsidP="00AA641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6FE" w:rsidRPr="009C3E33" w:rsidRDefault="00673F39" w:rsidP="00AA6415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3" w:history="1">
              <w:r w:rsidR="004E36FE" w:rsidRPr="00AA6415">
                <w:rPr>
                  <w:rStyle w:val="Hyperlink"/>
                  <w:rFonts w:cs="Arial"/>
                </w:rPr>
                <w:t>S1-174</w:t>
              </w:r>
              <w:r w:rsidR="009C3E33" w:rsidRPr="00AA6415">
                <w:rPr>
                  <w:rStyle w:val="Hyperlink"/>
                  <w:rFonts w:cs="Arial"/>
                </w:rPr>
                <w:t>283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6FE" w:rsidRPr="00BD7E9D" w:rsidRDefault="004E36FE" w:rsidP="00AA641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 xml:space="preserve">Rapporteur </w:t>
            </w:r>
            <w:r>
              <w:rPr>
                <w:rFonts w:eastAsia="Times New Roman" w:cs="Arial"/>
                <w:szCs w:val="18"/>
                <w:lang w:eastAsia="ar-SA"/>
              </w:rPr>
              <w:t>(Thales)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6FE" w:rsidRPr="00BD7E9D" w:rsidRDefault="004E36FE" w:rsidP="00AA641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TR22.822v0.1.0 to include agreements at this meeting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6FE" w:rsidRPr="00BD7E9D" w:rsidRDefault="004E36FE" w:rsidP="00AA641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6FE" w:rsidRPr="00BD7E9D" w:rsidRDefault="004E36FE" w:rsidP="00AA641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20F5" w:rsidRPr="00B04844" w:rsidTr="00E73E4E">
        <w:trPr>
          <w:trHeight w:val="141"/>
        </w:trPr>
        <w:tc>
          <w:tcPr>
            <w:tcW w:w="14494" w:type="dxa"/>
            <w:gridSpan w:val="6"/>
            <w:shd w:val="clear" w:color="auto" w:fill="F2F2F2"/>
          </w:tcPr>
          <w:p w:rsidR="00B020F5" w:rsidRPr="00F45489" w:rsidRDefault="00B020F5" w:rsidP="00E73E4E">
            <w:pPr>
              <w:pStyle w:val="Heading1"/>
            </w:pPr>
            <w:r w:rsidRPr="004E36F9">
              <w:t>Tdoc numbers for allocation during drafting session (admin purposes only)</w:t>
            </w:r>
          </w:p>
        </w:tc>
      </w:tr>
      <w:tr w:rsidR="00491637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D97695" w:rsidRDefault="00491637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</w:pPr>
            <w:r>
              <w:rPr>
                <w:color w:val="1F497D"/>
              </w:rPr>
              <w:t>S1-174439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B615C1" w:rsidRDefault="00491637" w:rsidP="00E73E4E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B615C1" w:rsidRDefault="00491637" w:rsidP="00E73E4E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Start 4439, end 4453</w:t>
            </w:r>
          </w:p>
        </w:tc>
      </w:tr>
      <w:tr w:rsidR="00491637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2B0545" w:rsidRDefault="00491637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2B0545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91637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2B0545" w:rsidRDefault="00491637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2B0545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91637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2B0545" w:rsidRDefault="00491637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S1-174442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2B0545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91637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2B0545" w:rsidRDefault="00491637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S1-174443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2B0545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91637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2B0545" w:rsidRDefault="00491637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S1-174444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2B0545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91637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2B0545" w:rsidRDefault="00491637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S1-174445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2B0545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91637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2B0545" w:rsidRDefault="00491637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S1-174446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2B0545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91637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2B0545" w:rsidRDefault="00491637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S1-174447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2B0545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91637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2B0545" w:rsidRDefault="00491637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2B0545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91637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2B0545" w:rsidRDefault="00491637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S1-174449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2B0545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91637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2B0545" w:rsidRDefault="00491637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2B0545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91637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2B0545" w:rsidRDefault="00491637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S1-174451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2B0545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91637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2B0545" w:rsidRDefault="00491637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S1-174452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2B0545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91637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2B0545" w:rsidRDefault="00491637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S1-174453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2B0545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End 4453; </w:t>
            </w:r>
          </w:p>
        </w:tc>
      </w:tr>
      <w:tr w:rsidR="00B020F5" w:rsidRPr="00B04844" w:rsidTr="00E73E4E">
        <w:trPr>
          <w:trHeight w:val="141"/>
        </w:trPr>
        <w:tc>
          <w:tcPr>
            <w:tcW w:w="14494" w:type="dxa"/>
            <w:gridSpan w:val="6"/>
            <w:shd w:val="clear" w:color="auto" w:fill="F2F2F2"/>
          </w:tcPr>
          <w:p w:rsidR="00B020F5" w:rsidRPr="00F45489" w:rsidRDefault="00B020F5" w:rsidP="00E73E4E">
            <w:pPr>
              <w:pStyle w:val="Heading1"/>
            </w:pPr>
            <w:r w:rsidRPr="004E36F9">
              <w:lastRenderedPageBreak/>
              <w:t>Tdoc numbers NOT allocated during drafting session (admin purposes only)</w:t>
            </w:r>
          </w:p>
        </w:tc>
      </w:tr>
      <w:tr w:rsidR="00B020F5" w:rsidRPr="00A75C05" w:rsidTr="006D30B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0F5" w:rsidRPr="005D041D" w:rsidRDefault="00B020F5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0F5" w:rsidRPr="002B0545" w:rsidRDefault="00B020F5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0F5" w:rsidRPr="002B0545" w:rsidRDefault="00B020F5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0F5" w:rsidRPr="005D041D" w:rsidRDefault="00B020F5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0F5" w:rsidRPr="005D041D" w:rsidRDefault="00B020F5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0F5" w:rsidRPr="005D041D" w:rsidRDefault="00B020F5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20F5" w:rsidRPr="00A75C05" w:rsidTr="006D30B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0F5" w:rsidRPr="005D041D" w:rsidRDefault="00B020F5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0F5" w:rsidRPr="002B0545" w:rsidRDefault="00B020F5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0F5" w:rsidRPr="002B0545" w:rsidRDefault="00B020F5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0F5" w:rsidRPr="005D041D" w:rsidRDefault="00B020F5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0F5" w:rsidRPr="005D041D" w:rsidRDefault="00B020F5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0F5" w:rsidRPr="005D041D" w:rsidRDefault="00B020F5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20F5" w:rsidRPr="00B04844" w:rsidTr="00E73E4E">
        <w:trPr>
          <w:trHeight w:val="141"/>
        </w:trPr>
        <w:tc>
          <w:tcPr>
            <w:tcW w:w="14494" w:type="dxa"/>
            <w:gridSpan w:val="6"/>
            <w:shd w:val="clear" w:color="auto" w:fill="F2F2F2"/>
          </w:tcPr>
          <w:p w:rsidR="00B020F5" w:rsidRPr="00F45489" w:rsidRDefault="00B020F5" w:rsidP="00E73E4E">
            <w:pPr>
              <w:pStyle w:val="Heading1"/>
            </w:pPr>
            <w:r w:rsidRPr="004E36F9">
              <w:t>Summary of drafting session</w:t>
            </w:r>
          </w:p>
        </w:tc>
      </w:tr>
      <w:tr w:rsidR="00B020F5" w:rsidRPr="00A75C05" w:rsidTr="00E73E4E">
        <w:trPr>
          <w:trHeight w:val="141"/>
        </w:trPr>
        <w:tc>
          <w:tcPr>
            <w:tcW w:w="14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0F5" w:rsidRDefault="00B020F5" w:rsidP="00E73E4E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B020F5" w:rsidRPr="00894FB0" w:rsidRDefault="00B020F5" w:rsidP="00E73E4E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; </w:t>
            </w:r>
          </w:p>
          <w:p w:rsidR="00B020F5" w:rsidRPr="00894FB0" w:rsidRDefault="00B020F5" w:rsidP="00E73E4E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ko-KR"/>
              </w:rPr>
              <w:t xml:space="preserve"> </w:t>
            </w:r>
          </w:p>
          <w:p w:rsidR="00B020F5" w:rsidRPr="005D041D" w:rsidRDefault="00B020F5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20F5" w:rsidRPr="00894FB0" w:rsidTr="00E73E4E">
        <w:trPr>
          <w:trHeight w:val="141"/>
        </w:trPr>
        <w:tc>
          <w:tcPr>
            <w:tcW w:w="14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020F5" w:rsidRPr="00894FB0" w:rsidRDefault="00B020F5" w:rsidP="00E73E4E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</w:p>
        </w:tc>
      </w:tr>
    </w:tbl>
    <w:p w:rsidR="00B020F5" w:rsidRDefault="00B020F5" w:rsidP="00B020F5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B020F5" w:rsidRDefault="00B020F5" w:rsidP="00B020F5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B020F5" w:rsidRPr="00D13E1F" w:rsidRDefault="00B020F5" w:rsidP="00B020F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D13E1F">
        <w:rPr>
          <w:rFonts w:eastAsia="Times New Roman"/>
          <w:b/>
          <w:sz w:val="20"/>
          <w:szCs w:val="20"/>
          <w:lang w:val="en-US"/>
        </w:rPr>
        <w:t>LEGEND</w:t>
      </w:r>
    </w:p>
    <w:p w:rsidR="00B020F5" w:rsidRPr="001E1D1F" w:rsidRDefault="00B020F5" w:rsidP="00B020F5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>, Cont</w:t>
      </w:r>
      <w:r>
        <w:rPr>
          <w:rFonts w:eastAsia="Times New Roman"/>
          <w:sz w:val="20"/>
          <w:szCs w:val="20"/>
          <w:lang w:val="en-US"/>
        </w:rPr>
        <w:t xml:space="preserve"> (Contribution), WP (Work Plan)</w:t>
      </w:r>
    </w:p>
    <w:p w:rsidR="00B020F5" w:rsidRDefault="00B020F5" w:rsidP="00B020F5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p w:rsidR="00B020F5" w:rsidRPr="001E1D1F" w:rsidRDefault="00B020F5" w:rsidP="00B020F5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B020F5" w:rsidRPr="001E1D1F" w:rsidTr="00E73E4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B020F5" w:rsidRDefault="00B020F5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B020F5" w:rsidRPr="00B56E2C" w:rsidRDefault="00B020F5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020F5" w:rsidRPr="00B56E2C" w:rsidRDefault="00B020F5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Tdoc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B020F5" w:rsidRPr="00B56E2C" w:rsidRDefault="00B020F5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company(ies)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B020F5" w:rsidRPr="00B56E2C" w:rsidRDefault="00B020F5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B020F5" w:rsidRPr="00B56E2C" w:rsidRDefault="00B020F5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B020F5" w:rsidRPr="00B56E2C" w:rsidRDefault="00B020F5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B020F5" w:rsidRPr="001E1D1F" w:rsidTr="00E73E4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B020F5" w:rsidRPr="001E1D1F" w:rsidRDefault="00B020F5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B020F5" w:rsidRPr="001E1D1F" w:rsidRDefault="00B020F5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B020F5" w:rsidRPr="001E1D1F" w:rsidRDefault="00B020F5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B020F5" w:rsidRPr="001E1D1F" w:rsidRDefault="00B020F5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B020F5" w:rsidRPr="001E1D1F" w:rsidRDefault="00B020F5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B020F5" w:rsidRPr="001E1D1F" w:rsidRDefault="00B020F5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20F5" w:rsidRPr="001E1D1F" w:rsidTr="00E73E4E">
        <w:trPr>
          <w:trHeight w:val="141"/>
        </w:trPr>
        <w:tc>
          <w:tcPr>
            <w:tcW w:w="675" w:type="dxa"/>
            <w:shd w:val="clear" w:color="auto" w:fill="00FFFF"/>
          </w:tcPr>
          <w:p w:rsidR="00B020F5" w:rsidRPr="001E1D1F" w:rsidRDefault="00B020F5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B020F5" w:rsidRPr="001E1D1F" w:rsidRDefault="00B020F5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B020F5" w:rsidRPr="001E1D1F" w:rsidRDefault="00B020F5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B020F5" w:rsidRPr="001E1D1F" w:rsidRDefault="00B020F5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B020F5" w:rsidRPr="001E1D1F" w:rsidRDefault="00B020F5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:rsidR="00B020F5" w:rsidRPr="001E1D1F" w:rsidRDefault="00B020F5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20F5" w:rsidRPr="001E1D1F" w:rsidTr="00E73E4E">
        <w:trPr>
          <w:trHeight w:val="141"/>
        </w:trPr>
        <w:tc>
          <w:tcPr>
            <w:tcW w:w="675" w:type="dxa"/>
            <w:shd w:val="clear" w:color="auto" w:fill="00FFFF"/>
          </w:tcPr>
          <w:p w:rsidR="00B020F5" w:rsidRPr="001E1D1F" w:rsidRDefault="00B020F5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B020F5" w:rsidRPr="001E1D1F" w:rsidRDefault="00B020F5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B020F5" w:rsidRPr="001E1D1F" w:rsidRDefault="00B020F5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B020F5" w:rsidRPr="001E1D1F" w:rsidRDefault="00B020F5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B020F5" w:rsidRPr="001E1D1F" w:rsidRDefault="00B020F5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:rsidR="00B020F5" w:rsidRPr="001E1D1F" w:rsidRDefault="00B020F5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20F5" w:rsidRPr="001E1D1F" w:rsidTr="00E73E4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B020F5" w:rsidRPr="001E1D1F" w:rsidRDefault="00B020F5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B020F5" w:rsidRPr="001E1D1F" w:rsidRDefault="00B020F5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B020F5" w:rsidRPr="001E1D1F" w:rsidRDefault="00B020F5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B020F5" w:rsidRPr="001E1D1F" w:rsidRDefault="00B020F5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B020F5" w:rsidRPr="001E1D1F" w:rsidRDefault="00B020F5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B020F5" w:rsidRPr="001E1D1F" w:rsidRDefault="00B020F5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B020F5" w:rsidRDefault="00B020F5" w:rsidP="00B020F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F39" w:rsidRDefault="00673F39" w:rsidP="002E015E">
      <w:pPr>
        <w:spacing w:after="0" w:line="240" w:lineRule="auto"/>
      </w:pPr>
      <w:r>
        <w:separator/>
      </w:r>
    </w:p>
  </w:endnote>
  <w:endnote w:type="continuationSeparator" w:id="0">
    <w:p w:rsidR="00673F39" w:rsidRDefault="00673F39" w:rsidP="002E015E">
      <w:pPr>
        <w:spacing w:after="0" w:line="240" w:lineRule="auto"/>
      </w:pPr>
      <w:r>
        <w:continuationSeparator/>
      </w:r>
    </w:p>
  </w:endnote>
  <w:endnote w:type="continuationNotice" w:id="1">
    <w:p w:rsidR="00673F39" w:rsidRDefault="00673F3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F39" w:rsidRDefault="00673F39" w:rsidP="002E015E">
      <w:pPr>
        <w:spacing w:after="0" w:line="240" w:lineRule="auto"/>
      </w:pPr>
      <w:r>
        <w:separator/>
      </w:r>
    </w:p>
  </w:footnote>
  <w:footnote w:type="continuationSeparator" w:id="0">
    <w:p w:rsidR="00673F39" w:rsidRDefault="00673F39" w:rsidP="002E015E">
      <w:pPr>
        <w:spacing w:after="0" w:line="240" w:lineRule="auto"/>
      </w:pPr>
      <w:r>
        <w:continuationSeparator/>
      </w:r>
    </w:p>
  </w:footnote>
  <w:footnote w:type="continuationNotice" w:id="1">
    <w:p w:rsidR="00673F39" w:rsidRDefault="00673F3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5FF1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5FC"/>
    <w:rsid w:val="000158CE"/>
    <w:rsid w:val="00015C98"/>
    <w:rsid w:val="00015D57"/>
    <w:rsid w:val="000160C8"/>
    <w:rsid w:val="00016610"/>
    <w:rsid w:val="000172C3"/>
    <w:rsid w:val="00020612"/>
    <w:rsid w:val="000208FD"/>
    <w:rsid w:val="00020E44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8A5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47AF4"/>
    <w:rsid w:val="00050A1F"/>
    <w:rsid w:val="00050F83"/>
    <w:rsid w:val="0005104C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394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50C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278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0FA"/>
    <w:rsid w:val="000C629C"/>
    <w:rsid w:val="000C64DE"/>
    <w:rsid w:val="000C6AF0"/>
    <w:rsid w:val="000C7FB5"/>
    <w:rsid w:val="000D031C"/>
    <w:rsid w:val="000D0396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6F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34C7"/>
    <w:rsid w:val="00175565"/>
    <w:rsid w:val="00175E67"/>
    <w:rsid w:val="00176ABE"/>
    <w:rsid w:val="00176B8A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7BE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21C"/>
    <w:rsid w:val="0019371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A36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34A7"/>
    <w:rsid w:val="001A3E11"/>
    <w:rsid w:val="001A5ACC"/>
    <w:rsid w:val="001A5FF0"/>
    <w:rsid w:val="001A6B1E"/>
    <w:rsid w:val="001A6C8C"/>
    <w:rsid w:val="001A7842"/>
    <w:rsid w:val="001A7A33"/>
    <w:rsid w:val="001A7BE0"/>
    <w:rsid w:val="001A7F20"/>
    <w:rsid w:val="001B0D0C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22E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884"/>
    <w:rsid w:val="001F2AFE"/>
    <w:rsid w:val="001F2B51"/>
    <w:rsid w:val="001F30B0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AA9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2E4D"/>
    <w:rsid w:val="002230A2"/>
    <w:rsid w:val="002238C7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0D1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621"/>
    <w:rsid w:val="0028374B"/>
    <w:rsid w:val="00283C4F"/>
    <w:rsid w:val="0028486D"/>
    <w:rsid w:val="00285C19"/>
    <w:rsid w:val="002869E0"/>
    <w:rsid w:val="00287083"/>
    <w:rsid w:val="0028737B"/>
    <w:rsid w:val="002875CD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41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A7C90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C01F8"/>
    <w:rsid w:val="002C03EF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857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5FA6"/>
    <w:rsid w:val="002E68D4"/>
    <w:rsid w:val="002E6973"/>
    <w:rsid w:val="002E69AC"/>
    <w:rsid w:val="002E6A94"/>
    <w:rsid w:val="002E6CC5"/>
    <w:rsid w:val="002E7571"/>
    <w:rsid w:val="002E7660"/>
    <w:rsid w:val="002E7A1E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300A16"/>
    <w:rsid w:val="00300C8D"/>
    <w:rsid w:val="0030128D"/>
    <w:rsid w:val="003023BB"/>
    <w:rsid w:val="00302BB2"/>
    <w:rsid w:val="003034CD"/>
    <w:rsid w:val="00304A7C"/>
    <w:rsid w:val="00305449"/>
    <w:rsid w:val="003054D7"/>
    <w:rsid w:val="003056C6"/>
    <w:rsid w:val="00305B7B"/>
    <w:rsid w:val="003061F4"/>
    <w:rsid w:val="003065E8"/>
    <w:rsid w:val="003067F3"/>
    <w:rsid w:val="0030697C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24B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5D"/>
    <w:rsid w:val="003538A3"/>
    <w:rsid w:val="003541C8"/>
    <w:rsid w:val="003541EE"/>
    <w:rsid w:val="003545ED"/>
    <w:rsid w:val="0035504A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B71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5BC7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2789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240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E736E"/>
    <w:rsid w:val="003E7826"/>
    <w:rsid w:val="003F0271"/>
    <w:rsid w:val="003F033D"/>
    <w:rsid w:val="003F1778"/>
    <w:rsid w:val="003F22AB"/>
    <w:rsid w:val="003F22F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5CE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5D84"/>
    <w:rsid w:val="00425E18"/>
    <w:rsid w:val="00426237"/>
    <w:rsid w:val="004304A7"/>
    <w:rsid w:val="00431983"/>
    <w:rsid w:val="00431AE9"/>
    <w:rsid w:val="0043229E"/>
    <w:rsid w:val="0043246C"/>
    <w:rsid w:val="00432A0B"/>
    <w:rsid w:val="00432C86"/>
    <w:rsid w:val="0043373F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5B2"/>
    <w:rsid w:val="0048072E"/>
    <w:rsid w:val="00480F6C"/>
    <w:rsid w:val="00481B37"/>
    <w:rsid w:val="00481D6D"/>
    <w:rsid w:val="004822B7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637"/>
    <w:rsid w:val="00491D31"/>
    <w:rsid w:val="004924FD"/>
    <w:rsid w:val="0049296F"/>
    <w:rsid w:val="00492C19"/>
    <w:rsid w:val="004930C1"/>
    <w:rsid w:val="004931E9"/>
    <w:rsid w:val="0049356B"/>
    <w:rsid w:val="00493A68"/>
    <w:rsid w:val="00493AF4"/>
    <w:rsid w:val="00494416"/>
    <w:rsid w:val="00494C22"/>
    <w:rsid w:val="00495398"/>
    <w:rsid w:val="004969E3"/>
    <w:rsid w:val="00497A94"/>
    <w:rsid w:val="00497BD3"/>
    <w:rsid w:val="00497D16"/>
    <w:rsid w:val="00497E2D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A0D"/>
    <w:rsid w:val="004C5CAE"/>
    <w:rsid w:val="004C5D3D"/>
    <w:rsid w:val="004C5E91"/>
    <w:rsid w:val="004C635C"/>
    <w:rsid w:val="004C68D2"/>
    <w:rsid w:val="004C6C17"/>
    <w:rsid w:val="004C6C6A"/>
    <w:rsid w:val="004C6F7B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2536"/>
    <w:rsid w:val="004D2ACC"/>
    <w:rsid w:val="004D2DAB"/>
    <w:rsid w:val="004D3A6E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6FE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5B8"/>
    <w:rsid w:val="004F0AC9"/>
    <w:rsid w:val="004F0AF8"/>
    <w:rsid w:val="004F0CAE"/>
    <w:rsid w:val="004F1F38"/>
    <w:rsid w:val="004F24F2"/>
    <w:rsid w:val="004F2539"/>
    <w:rsid w:val="004F2BB2"/>
    <w:rsid w:val="004F2D13"/>
    <w:rsid w:val="004F3950"/>
    <w:rsid w:val="004F3CC4"/>
    <w:rsid w:val="004F3D18"/>
    <w:rsid w:val="004F44C5"/>
    <w:rsid w:val="004F4E8D"/>
    <w:rsid w:val="004F4F4B"/>
    <w:rsid w:val="004F5B75"/>
    <w:rsid w:val="004F5D21"/>
    <w:rsid w:val="004F61A5"/>
    <w:rsid w:val="004F68C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4C"/>
    <w:rsid w:val="005145C5"/>
    <w:rsid w:val="00514715"/>
    <w:rsid w:val="00514B7E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43E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7B8"/>
    <w:rsid w:val="00584865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A7C4B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3EE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7B7"/>
    <w:rsid w:val="005D3F66"/>
    <w:rsid w:val="005D4509"/>
    <w:rsid w:val="005D524D"/>
    <w:rsid w:val="005D59CC"/>
    <w:rsid w:val="005D62BE"/>
    <w:rsid w:val="005E0075"/>
    <w:rsid w:val="005E009A"/>
    <w:rsid w:val="005E075B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6670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4DA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B31"/>
    <w:rsid w:val="00601CB1"/>
    <w:rsid w:val="0060214A"/>
    <w:rsid w:val="00602481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7A7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270"/>
    <w:rsid w:val="006325B8"/>
    <w:rsid w:val="00632651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5FB6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3F39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AF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730"/>
    <w:rsid w:val="006C7E45"/>
    <w:rsid w:val="006C7E4B"/>
    <w:rsid w:val="006D02CD"/>
    <w:rsid w:val="006D1381"/>
    <w:rsid w:val="006D13CE"/>
    <w:rsid w:val="006D13ED"/>
    <w:rsid w:val="006D30B1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0CFA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1C23"/>
    <w:rsid w:val="006F2153"/>
    <w:rsid w:val="006F221F"/>
    <w:rsid w:val="006F23A0"/>
    <w:rsid w:val="006F2534"/>
    <w:rsid w:val="006F25C8"/>
    <w:rsid w:val="006F37F6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7BB"/>
    <w:rsid w:val="007129AE"/>
    <w:rsid w:val="00712A0E"/>
    <w:rsid w:val="00713328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5EB5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AEF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E8F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778D9"/>
    <w:rsid w:val="007808F2"/>
    <w:rsid w:val="00780E10"/>
    <w:rsid w:val="00780EA6"/>
    <w:rsid w:val="007810A9"/>
    <w:rsid w:val="00781C7A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5F6"/>
    <w:rsid w:val="007919B8"/>
    <w:rsid w:val="00791F67"/>
    <w:rsid w:val="00792B52"/>
    <w:rsid w:val="00792C0F"/>
    <w:rsid w:val="00792F14"/>
    <w:rsid w:val="00793267"/>
    <w:rsid w:val="00793527"/>
    <w:rsid w:val="00794681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261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6BB"/>
    <w:rsid w:val="007D6840"/>
    <w:rsid w:val="007D68DC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520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4C95"/>
    <w:rsid w:val="007F54C9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EAC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115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6B1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ABB"/>
    <w:rsid w:val="00836D4A"/>
    <w:rsid w:val="00840957"/>
    <w:rsid w:val="00840AF7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5FDD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0F9"/>
    <w:rsid w:val="00885167"/>
    <w:rsid w:val="00885388"/>
    <w:rsid w:val="008855F0"/>
    <w:rsid w:val="008857E4"/>
    <w:rsid w:val="00885E0A"/>
    <w:rsid w:val="0088630F"/>
    <w:rsid w:val="008867CA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27EA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A7F40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263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28E6"/>
    <w:rsid w:val="008E300A"/>
    <w:rsid w:val="008E37FC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D6F"/>
    <w:rsid w:val="00912FBD"/>
    <w:rsid w:val="00913676"/>
    <w:rsid w:val="0091431D"/>
    <w:rsid w:val="0091437F"/>
    <w:rsid w:val="00915330"/>
    <w:rsid w:val="00915421"/>
    <w:rsid w:val="00915539"/>
    <w:rsid w:val="009156E5"/>
    <w:rsid w:val="00915FDF"/>
    <w:rsid w:val="0091609E"/>
    <w:rsid w:val="009169FA"/>
    <w:rsid w:val="0091756F"/>
    <w:rsid w:val="0091798F"/>
    <w:rsid w:val="00917F35"/>
    <w:rsid w:val="009202D8"/>
    <w:rsid w:val="00920482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DE1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44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4E62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019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E65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32FE"/>
    <w:rsid w:val="009C39A8"/>
    <w:rsid w:val="009C3E33"/>
    <w:rsid w:val="009C3E79"/>
    <w:rsid w:val="009C43D7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C7A9B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BA1"/>
    <w:rsid w:val="009E7CC6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68A9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347C"/>
    <w:rsid w:val="00A3401E"/>
    <w:rsid w:val="00A3461E"/>
    <w:rsid w:val="00A34788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735B"/>
    <w:rsid w:val="00A47F55"/>
    <w:rsid w:val="00A51976"/>
    <w:rsid w:val="00A52207"/>
    <w:rsid w:val="00A523F2"/>
    <w:rsid w:val="00A524D0"/>
    <w:rsid w:val="00A52685"/>
    <w:rsid w:val="00A52736"/>
    <w:rsid w:val="00A52817"/>
    <w:rsid w:val="00A528A1"/>
    <w:rsid w:val="00A52AFB"/>
    <w:rsid w:val="00A53176"/>
    <w:rsid w:val="00A5351A"/>
    <w:rsid w:val="00A54943"/>
    <w:rsid w:val="00A556CE"/>
    <w:rsid w:val="00A57206"/>
    <w:rsid w:val="00A574C8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0F55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0E87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15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3F2"/>
    <w:rsid w:val="00AD7563"/>
    <w:rsid w:val="00AD7BF1"/>
    <w:rsid w:val="00AD7EBF"/>
    <w:rsid w:val="00AE0786"/>
    <w:rsid w:val="00AE0E6C"/>
    <w:rsid w:val="00AE11E5"/>
    <w:rsid w:val="00AE1A09"/>
    <w:rsid w:val="00AE275C"/>
    <w:rsid w:val="00AE2B34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04"/>
    <w:rsid w:val="00B01224"/>
    <w:rsid w:val="00B01359"/>
    <w:rsid w:val="00B0136B"/>
    <w:rsid w:val="00B020F5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3A"/>
    <w:rsid w:val="00B10EC0"/>
    <w:rsid w:val="00B11284"/>
    <w:rsid w:val="00B112EB"/>
    <w:rsid w:val="00B1161C"/>
    <w:rsid w:val="00B11778"/>
    <w:rsid w:val="00B119C0"/>
    <w:rsid w:val="00B11AEC"/>
    <w:rsid w:val="00B11C51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1C5A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4E4"/>
    <w:rsid w:val="00B34522"/>
    <w:rsid w:val="00B34533"/>
    <w:rsid w:val="00B34712"/>
    <w:rsid w:val="00B3607C"/>
    <w:rsid w:val="00B365A1"/>
    <w:rsid w:val="00B36F24"/>
    <w:rsid w:val="00B37110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3F51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6A8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DCE"/>
    <w:rsid w:val="00BA0AC5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3C38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572D"/>
    <w:rsid w:val="00BD6A79"/>
    <w:rsid w:val="00BD7E9D"/>
    <w:rsid w:val="00BD7ECF"/>
    <w:rsid w:val="00BE0178"/>
    <w:rsid w:val="00BE01CB"/>
    <w:rsid w:val="00BE08C0"/>
    <w:rsid w:val="00BE0FDE"/>
    <w:rsid w:val="00BE1085"/>
    <w:rsid w:val="00BE18E9"/>
    <w:rsid w:val="00BE1EFD"/>
    <w:rsid w:val="00BE20C8"/>
    <w:rsid w:val="00BE2C9D"/>
    <w:rsid w:val="00BE2D9F"/>
    <w:rsid w:val="00BE311A"/>
    <w:rsid w:val="00BE3FF1"/>
    <w:rsid w:val="00BE41CD"/>
    <w:rsid w:val="00BE4663"/>
    <w:rsid w:val="00BE4B86"/>
    <w:rsid w:val="00BE5DBB"/>
    <w:rsid w:val="00BE5DD0"/>
    <w:rsid w:val="00BE6027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2773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0B6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4040"/>
    <w:rsid w:val="00C35F58"/>
    <w:rsid w:val="00C368FC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AA2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57209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4E6E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B2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1AB"/>
    <w:rsid w:val="00CB67FC"/>
    <w:rsid w:val="00CB6A2F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3F38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2A1F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1CF"/>
    <w:rsid w:val="00D1637C"/>
    <w:rsid w:val="00D16A20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1A62"/>
    <w:rsid w:val="00D334EC"/>
    <w:rsid w:val="00D335D0"/>
    <w:rsid w:val="00D33975"/>
    <w:rsid w:val="00D33BBB"/>
    <w:rsid w:val="00D348D5"/>
    <w:rsid w:val="00D350DE"/>
    <w:rsid w:val="00D353BC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0A2E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AFC"/>
    <w:rsid w:val="00D66C34"/>
    <w:rsid w:val="00D67094"/>
    <w:rsid w:val="00D705A0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2B83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4D01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17E3"/>
    <w:rsid w:val="00E5268E"/>
    <w:rsid w:val="00E549D7"/>
    <w:rsid w:val="00E54EFF"/>
    <w:rsid w:val="00E54FEB"/>
    <w:rsid w:val="00E5566F"/>
    <w:rsid w:val="00E56B54"/>
    <w:rsid w:val="00E56DE5"/>
    <w:rsid w:val="00E56FDE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118B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2090"/>
    <w:rsid w:val="00E9348B"/>
    <w:rsid w:val="00E93569"/>
    <w:rsid w:val="00E93BDE"/>
    <w:rsid w:val="00E945EF"/>
    <w:rsid w:val="00E947E3"/>
    <w:rsid w:val="00E95804"/>
    <w:rsid w:val="00E95E7E"/>
    <w:rsid w:val="00E9666B"/>
    <w:rsid w:val="00E97813"/>
    <w:rsid w:val="00EA03DF"/>
    <w:rsid w:val="00EA068E"/>
    <w:rsid w:val="00EA1873"/>
    <w:rsid w:val="00EA1E9B"/>
    <w:rsid w:val="00EA1FE7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21B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D9"/>
    <w:rsid w:val="00ED09FC"/>
    <w:rsid w:val="00ED1206"/>
    <w:rsid w:val="00ED1C40"/>
    <w:rsid w:val="00ED2142"/>
    <w:rsid w:val="00ED2145"/>
    <w:rsid w:val="00ED2C45"/>
    <w:rsid w:val="00ED404D"/>
    <w:rsid w:val="00ED41F1"/>
    <w:rsid w:val="00ED4328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700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19"/>
    <w:rsid w:val="00EF419B"/>
    <w:rsid w:val="00EF514F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EF7D2A"/>
    <w:rsid w:val="00F0006E"/>
    <w:rsid w:val="00F00A02"/>
    <w:rsid w:val="00F024CC"/>
    <w:rsid w:val="00F02561"/>
    <w:rsid w:val="00F0347E"/>
    <w:rsid w:val="00F0393B"/>
    <w:rsid w:val="00F03BB0"/>
    <w:rsid w:val="00F03D33"/>
    <w:rsid w:val="00F041DF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FEB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042"/>
    <w:rsid w:val="00F2318D"/>
    <w:rsid w:val="00F24588"/>
    <w:rsid w:val="00F24754"/>
    <w:rsid w:val="00F250A4"/>
    <w:rsid w:val="00F25A87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17C"/>
    <w:rsid w:val="00F57C4D"/>
    <w:rsid w:val="00F6017D"/>
    <w:rsid w:val="00F60E2A"/>
    <w:rsid w:val="00F61269"/>
    <w:rsid w:val="00F614A5"/>
    <w:rsid w:val="00F6207B"/>
    <w:rsid w:val="00F62A2C"/>
    <w:rsid w:val="00F62DBC"/>
    <w:rsid w:val="00F6344B"/>
    <w:rsid w:val="00F6415B"/>
    <w:rsid w:val="00F64610"/>
    <w:rsid w:val="00F64710"/>
    <w:rsid w:val="00F65EAB"/>
    <w:rsid w:val="00F66569"/>
    <w:rsid w:val="00F666D4"/>
    <w:rsid w:val="00F66F85"/>
    <w:rsid w:val="00F67FCE"/>
    <w:rsid w:val="00F70236"/>
    <w:rsid w:val="00F70720"/>
    <w:rsid w:val="00F70EB4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0A8"/>
    <w:rsid w:val="00F765C5"/>
    <w:rsid w:val="00F76B58"/>
    <w:rsid w:val="00F77F22"/>
    <w:rsid w:val="00F77FC5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3B0"/>
    <w:rsid w:val="00F855A9"/>
    <w:rsid w:val="00F85C85"/>
    <w:rsid w:val="00F85C93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97BB5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70E0"/>
    <w:rsid w:val="00FB7728"/>
    <w:rsid w:val="00FC04DF"/>
    <w:rsid w:val="00FC0948"/>
    <w:rsid w:val="00FC11B5"/>
    <w:rsid w:val="00FC250B"/>
    <w:rsid w:val="00FC259B"/>
    <w:rsid w:val="00FC271D"/>
    <w:rsid w:val="00FC2A79"/>
    <w:rsid w:val="00FC3021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43B3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바탕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바탕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바탕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바탕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바탕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바탕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바탕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바탕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바탕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바탕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바탕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8D5263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바탕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바탕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바탕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바탕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바탕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바탕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바탕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바탕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바탕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바탕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바탕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8D52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D:\LTE\SA1\TSGS1_80_Reno\docs\S1-174026.zip" TargetMode="External"/><Relationship Id="rId18" Type="http://schemas.openxmlformats.org/officeDocument/2006/relationships/hyperlink" Target="file:///D:\LTE\SA1\TSGS1_80_Reno\myDoc\docs\S1-174440.zip" TargetMode="External"/><Relationship Id="rId26" Type="http://schemas.openxmlformats.org/officeDocument/2006/relationships/hyperlink" Target="file:///D:\LTE\SA1\TSGS1_80_Reno\myDoc\docs\S1-174444.zip" TargetMode="External"/><Relationship Id="rId3" Type="http://schemas.openxmlformats.org/officeDocument/2006/relationships/styles" Target="styles.xml"/><Relationship Id="rId21" Type="http://schemas.openxmlformats.org/officeDocument/2006/relationships/hyperlink" Target="file:///D:\LTE\SA1\TSGS1_80_Reno\docs\S1-174081.zip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file:///D:\LTE\SA1\TSGS1_80_Reno\myDoc\docs\S1-174445.zip" TargetMode="External"/><Relationship Id="rId17" Type="http://schemas.openxmlformats.org/officeDocument/2006/relationships/hyperlink" Target="file:///D:\LTE\SA1\TSGS1_80_Reno\docs\S1-174077.zip" TargetMode="External"/><Relationship Id="rId25" Type="http://schemas.openxmlformats.org/officeDocument/2006/relationships/hyperlink" Target="file:///D:\LTE\SA1\TSGS1_80_Reno\docs\S1-174083.zip" TargetMode="External"/><Relationship Id="rId33" Type="http://schemas.openxmlformats.org/officeDocument/2006/relationships/hyperlink" Target="file:///D:\LTE\SA1\TSGS1_80_Reno\docs\S1-174283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D:\LTE\SA1\TSGS1_80_Reno\myDoc\docs\S1-174447.zip" TargetMode="External"/><Relationship Id="rId20" Type="http://schemas.openxmlformats.org/officeDocument/2006/relationships/hyperlink" Target="file:///D:\LTE\SA1\TSGS1_80_Reno\myDoc\docs\S1-174441.zip" TargetMode="External"/><Relationship Id="rId29" Type="http://schemas.openxmlformats.org/officeDocument/2006/relationships/hyperlink" Target="file:///D:\LTE\SA1\TSGS1_80_Reno\docs\S1-174078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D:\LTE\SA1\TSGS1_80_Reno\docs\S1-174025.zip" TargetMode="External"/><Relationship Id="rId24" Type="http://schemas.openxmlformats.org/officeDocument/2006/relationships/hyperlink" Target="file:///D:\LTE\SA1\TSGS1_80_Reno\myDoc\docs\S1-174443.zip" TargetMode="External"/><Relationship Id="rId32" Type="http://schemas.openxmlformats.org/officeDocument/2006/relationships/hyperlink" Target="file:///D:\LTE\SA1\TSGS1_80_Reno\docs\S1-174282.zip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D:\LTE\SA1\TSGS1_80_Reno\docs\S1-174027.zip" TargetMode="External"/><Relationship Id="rId23" Type="http://schemas.openxmlformats.org/officeDocument/2006/relationships/hyperlink" Target="file:///D:\LTE\SA1\TSGS1_80_Reno\docs\S1-174082.zip" TargetMode="External"/><Relationship Id="rId28" Type="http://schemas.openxmlformats.org/officeDocument/2006/relationships/hyperlink" Target="file:///D:\LTE\SA1\TSGS1_80_Reno\docs\S1-174028.zip" TargetMode="External"/><Relationship Id="rId10" Type="http://schemas.openxmlformats.org/officeDocument/2006/relationships/hyperlink" Target="file:///D:\LTE\SA1\TSGS1_80_Reno\myDoc\docs\S1-174439.zip" TargetMode="External"/><Relationship Id="rId19" Type="http://schemas.openxmlformats.org/officeDocument/2006/relationships/hyperlink" Target="file:///D:\LTE\SA1\TSGS1_80_Reno\docs\S1-174079.zip" TargetMode="External"/><Relationship Id="rId31" Type="http://schemas.openxmlformats.org/officeDocument/2006/relationships/hyperlink" Target="file:///D:\LTE\SA1\TSGS1_80_Reno\docs\S1-174281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D:\LTE\SA1\TSGS1_80_Reno\docs\S1-174076.zip" TargetMode="External"/><Relationship Id="rId14" Type="http://schemas.openxmlformats.org/officeDocument/2006/relationships/hyperlink" Target="file:///D:\LTE\SA1\TSGS1_80_Reno\myDoc\docs\S1-174446.zip" TargetMode="External"/><Relationship Id="rId22" Type="http://schemas.openxmlformats.org/officeDocument/2006/relationships/hyperlink" Target="file:///D:\LTE\SA1\TSGS1_80_Reno\myDoc\docs\S1-174442.zip" TargetMode="External"/><Relationship Id="rId27" Type="http://schemas.openxmlformats.org/officeDocument/2006/relationships/hyperlink" Target="file:///D:\LTE\SA1\TSGS1_80_Reno\docs\S1-174177.zip" TargetMode="External"/><Relationship Id="rId30" Type="http://schemas.openxmlformats.org/officeDocument/2006/relationships/hyperlink" Target="file:///D:\LTE\SA1\TSGS1_80_Reno\docs\S1-174080.zip" TargetMode="External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dong.lee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DA7FC-08B9-49D5-9EBA-17D4CE6D6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5</Pages>
  <Words>1069</Words>
  <Characters>6097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7152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kidong.lee</cp:lastModifiedBy>
  <cp:revision>2</cp:revision>
  <dcterms:created xsi:type="dcterms:W3CDTF">2017-11-28T21:55:00Z</dcterms:created>
  <dcterms:modified xsi:type="dcterms:W3CDTF">2017-11-28T21:55:00Z</dcterms:modified>
</cp:coreProperties>
</file>